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341" w:rsidRPr="007C169C" w:rsidRDefault="00614341" w:rsidP="00614341">
      <w:pPr>
        <w:overflowPunct/>
        <w:ind w:firstLine="5245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C169C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614341" w:rsidRPr="007C169C" w:rsidRDefault="00614341" w:rsidP="00614341">
      <w:pPr>
        <w:overflowPunct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C169C">
        <w:rPr>
          <w:rFonts w:ascii="Times New Roman" w:hAnsi="Times New Roman"/>
          <w:sz w:val="24"/>
          <w:szCs w:val="24"/>
          <w:lang w:eastAsia="ru-RU"/>
        </w:rPr>
        <w:t>Начальник Межрайонной ИФНС</w:t>
      </w:r>
    </w:p>
    <w:p w:rsidR="00614341" w:rsidRPr="007C169C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C169C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614341" w:rsidRPr="007C169C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7C169C">
        <w:rPr>
          <w:rFonts w:ascii="Times New Roman" w:hAnsi="Times New Roman"/>
          <w:sz w:val="24"/>
          <w:szCs w:val="24"/>
          <w:lang w:eastAsia="ru-RU"/>
        </w:rPr>
        <w:t>_______________</w:t>
      </w:r>
      <w:r w:rsidRPr="007C169C"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</w:p>
    <w:p w:rsidR="00CE5A0B" w:rsidRDefault="00CE5A0B" w:rsidP="00CE5A0B">
      <w:pPr>
        <w:ind w:left="552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от «_</w:t>
      </w:r>
      <w:r>
        <w:rPr>
          <w:rFonts w:ascii="Times New Roman" w:hAnsi="Times New Roman"/>
          <w:sz w:val="24"/>
          <w:szCs w:val="24"/>
          <w:u w:val="single"/>
        </w:rPr>
        <w:t>1</w:t>
      </w:r>
      <w:r w:rsidR="007E29C2">
        <w:rPr>
          <w:rFonts w:ascii="Times New Roman" w:hAnsi="Times New Roman"/>
          <w:sz w:val="24"/>
          <w:szCs w:val="24"/>
          <w:u w:val="single"/>
        </w:rPr>
        <w:t>7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_» _</w:t>
      </w:r>
      <w:r>
        <w:rPr>
          <w:rFonts w:ascii="Times New Roman" w:hAnsi="Times New Roman"/>
          <w:sz w:val="24"/>
          <w:szCs w:val="24"/>
          <w:u w:val="single"/>
        </w:rPr>
        <w:t>мая</w:t>
      </w:r>
      <w:r>
        <w:rPr>
          <w:rFonts w:ascii="Times New Roman" w:hAnsi="Times New Roman"/>
          <w:sz w:val="24"/>
          <w:szCs w:val="24"/>
        </w:rPr>
        <w:t>___ 2018 года</w:t>
      </w:r>
    </w:p>
    <w:p w:rsidR="00D65180" w:rsidRPr="007C169C" w:rsidRDefault="00D65180" w:rsidP="00D65180">
      <w:pPr>
        <w:overflowPunct/>
        <w:autoSpaceDE/>
        <w:autoSpaceDN/>
        <w:adjustRightInd/>
        <w:jc w:val="both"/>
        <w:textAlignment w:val="auto"/>
        <w:outlineLvl w:val="0"/>
        <w:rPr>
          <w:rFonts w:ascii="Times New Roman" w:eastAsia="Calibri" w:hAnsi="Times New Roman"/>
          <w:b/>
          <w:sz w:val="24"/>
          <w:szCs w:val="24"/>
        </w:rPr>
      </w:pPr>
    </w:p>
    <w:p w:rsidR="00D65180" w:rsidRDefault="00D65180" w:rsidP="00D65180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6C72D2" w:rsidRPr="007C169C" w:rsidRDefault="006C72D2" w:rsidP="00D65180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7C169C" w:rsidRDefault="00D65180" w:rsidP="00D65180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7C169C">
        <w:rPr>
          <w:rFonts w:ascii="Times New Roman" w:eastAsia="Calibri" w:hAnsi="Times New Roman"/>
          <w:b/>
          <w:sz w:val="24"/>
          <w:szCs w:val="24"/>
        </w:rPr>
        <w:t>ДОЛЖНОСТНОЙ РЕГЛАМЕНТ</w:t>
      </w:r>
    </w:p>
    <w:p w:rsidR="00273412" w:rsidRPr="007C169C" w:rsidRDefault="00153FA4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Г</w:t>
      </w:r>
      <w:r w:rsidR="00273412" w:rsidRPr="007C169C">
        <w:rPr>
          <w:rFonts w:ascii="Times New Roman" w:eastAsia="Calibri" w:hAnsi="Times New Roman"/>
          <w:sz w:val="24"/>
          <w:szCs w:val="24"/>
        </w:rPr>
        <w:t xml:space="preserve">осударственного налогового инспектора </w:t>
      </w:r>
    </w:p>
    <w:p w:rsidR="00273412" w:rsidRPr="007C169C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7C169C">
        <w:rPr>
          <w:rFonts w:ascii="Times New Roman" w:eastAsia="Calibri" w:hAnsi="Times New Roman"/>
          <w:sz w:val="24"/>
          <w:szCs w:val="24"/>
        </w:rPr>
        <w:t xml:space="preserve">отдела камеральных проверок № </w:t>
      </w:r>
      <w:r w:rsidR="00817C52" w:rsidRPr="007C169C">
        <w:rPr>
          <w:rFonts w:ascii="Times New Roman" w:eastAsia="Calibri" w:hAnsi="Times New Roman"/>
          <w:sz w:val="24"/>
          <w:szCs w:val="24"/>
        </w:rPr>
        <w:t>4</w:t>
      </w:r>
      <w:r w:rsidRPr="007C169C">
        <w:rPr>
          <w:rFonts w:ascii="Times New Roman" w:eastAsia="Calibri" w:hAnsi="Times New Roman"/>
          <w:sz w:val="24"/>
          <w:szCs w:val="24"/>
        </w:rPr>
        <w:t xml:space="preserve"> </w:t>
      </w:r>
    </w:p>
    <w:p w:rsidR="00273412" w:rsidRPr="007C169C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7C169C">
        <w:rPr>
          <w:rFonts w:ascii="Times New Roman" w:eastAsia="Calibri" w:hAnsi="Times New Roman"/>
          <w:sz w:val="24"/>
          <w:szCs w:val="24"/>
        </w:rPr>
        <w:t xml:space="preserve">Межрайонной </w:t>
      </w:r>
      <w:r w:rsidR="00CA5BAE" w:rsidRPr="007C169C">
        <w:rPr>
          <w:rFonts w:ascii="Times New Roman" w:eastAsia="Calibri" w:hAnsi="Times New Roman"/>
          <w:sz w:val="24"/>
          <w:szCs w:val="24"/>
        </w:rPr>
        <w:t xml:space="preserve">инспекции </w:t>
      </w:r>
      <w:r w:rsidRPr="007C169C">
        <w:rPr>
          <w:rFonts w:ascii="Times New Roman" w:eastAsia="Calibri" w:hAnsi="Times New Roman"/>
          <w:sz w:val="24"/>
          <w:szCs w:val="24"/>
        </w:rPr>
        <w:t xml:space="preserve">Федеральной </w:t>
      </w:r>
    </w:p>
    <w:p w:rsidR="00D65180" w:rsidRPr="007C169C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7C169C">
        <w:rPr>
          <w:rFonts w:ascii="Times New Roman" w:eastAsia="Calibri" w:hAnsi="Times New Roman"/>
          <w:sz w:val="24"/>
          <w:szCs w:val="24"/>
        </w:rPr>
        <w:t>налоговой службы №12 по Приморскому краю</w:t>
      </w:r>
    </w:p>
    <w:p w:rsidR="00D65180" w:rsidRDefault="00D65180" w:rsidP="00273412">
      <w:pPr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7C169C" w:rsidRDefault="00D65180" w:rsidP="006D5ED8">
      <w:pPr>
        <w:pStyle w:val="a8"/>
        <w:numPr>
          <w:ilvl w:val="0"/>
          <w:numId w:val="3"/>
        </w:num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1" w:name="_Toc404604190"/>
      <w:bookmarkStart w:id="2" w:name="_Toc406419299"/>
      <w:bookmarkStart w:id="3" w:name="_Toc479853582"/>
      <w:r w:rsidRPr="007C169C">
        <w:rPr>
          <w:rFonts w:ascii="Times New Roman" w:eastAsia="Calibri" w:hAnsi="Times New Roman"/>
          <w:b/>
          <w:sz w:val="24"/>
          <w:szCs w:val="24"/>
        </w:rPr>
        <w:t>Общие положения</w:t>
      </w:r>
      <w:bookmarkEnd w:id="1"/>
      <w:bookmarkEnd w:id="2"/>
      <w:bookmarkEnd w:id="3"/>
    </w:p>
    <w:p w:rsidR="00D65180" w:rsidRPr="00C54F17" w:rsidRDefault="002C189D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1.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Должность </w:t>
      </w:r>
      <w:r w:rsidR="00A932C0" w:rsidRPr="00C54F17">
        <w:rPr>
          <w:rFonts w:ascii="Times New Roman" w:eastAsia="Calibri" w:hAnsi="Times New Roman"/>
          <w:sz w:val="24"/>
          <w:szCs w:val="24"/>
        </w:rPr>
        <w:t xml:space="preserve">федеральной </w:t>
      </w:r>
      <w:r w:rsidR="00D65180" w:rsidRPr="00C54F17">
        <w:rPr>
          <w:rFonts w:ascii="Times New Roman" w:eastAsia="Calibri" w:hAnsi="Times New Roman"/>
          <w:sz w:val="24"/>
          <w:szCs w:val="24"/>
        </w:rPr>
        <w:t>государственной гражданской службы (далее – гражданск</w:t>
      </w:r>
      <w:r w:rsidR="00A932C0" w:rsidRPr="00C54F17">
        <w:rPr>
          <w:rFonts w:ascii="Times New Roman" w:eastAsia="Calibri" w:hAnsi="Times New Roman"/>
          <w:sz w:val="24"/>
          <w:szCs w:val="24"/>
        </w:rPr>
        <w:t>ая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служб</w:t>
      </w:r>
      <w:r w:rsidR="00A932C0" w:rsidRPr="00C54F17">
        <w:rPr>
          <w:rFonts w:ascii="Times New Roman" w:eastAsia="Calibri" w:hAnsi="Times New Roman"/>
          <w:sz w:val="24"/>
          <w:szCs w:val="24"/>
        </w:rPr>
        <w:t>а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) </w:t>
      </w:r>
      <w:r w:rsidR="00A932C0" w:rsidRPr="00C54F17">
        <w:rPr>
          <w:rFonts w:ascii="Times New Roman" w:eastAsia="Calibri" w:hAnsi="Times New Roman"/>
          <w:sz w:val="24"/>
          <w:szCs w:val="24"/>
        </w:rPr>
        <w:t xml:space="preserve">государственного налогового инспектора отдела камеральных проверок № </w:t>
      </w:r>
      <w:r w:rsidR="00817C52" w:rsidRPr="00C54F17">
        <w:rPr>
          <w:rFonts w:ascii="Times New Roman" w:eastAsia="Calibri" w:hAnsi="Times New Roman"/>
          <w:sz w:val="24"/>
          <w:szCs w:val="24"/>
        </w:rPr>
        <w:t>4</w:t>
      </w:r>
      <w:r w:rsidR="00A932C0" w:rsidRPr="00C54F17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относится к </w:t>
      </w:r>
      <w:r w:rsidR="00A932C0" w:rsidRPr="00C54F17">
        <w:rPr>
          <w:rFonts w:ascii="Times New Roman" w:eastAsia="Calibri" w:hAnsi="Times New Roman"/>
          <w:sz w:val="24"/>
          <w:szCs w:val="24"/>
        </w:rPr>
        <w:t xml:space="preserve">старшей </w:t>
      </w:r>
      <w:r w:rsidR="00D65180" w:rsidRPr="00C54F17">
        <w:rPr>
          <w:rFonts w:ascii="Times New Roman" w:eastAsia="Calibri" w:hAnsi="Times New Roman"/>
          <w:sz w:val="24"/>
          <w:szCs w:val="24"/>
        </w:rPr>
        <w:t>группе должностей гражданской службы категории «</w:t>
      </w:r>
      <w:r w:rsidR="00A932C0" w:rsidRPr="00C54F17">
        <w:rPr>
          <w:rFonts w:ascii="Times New Roman" w:eastAsia="Calibri" w:hAnsi="Times New Roman"/>
          <w:sz w:val="24"/>
          <w:szCs w:val="24"/>
        </w:rPr>
        <w:t>специалисты</w:t>
      </w:r>
      <w:r w:rsidR="00D65180" w:rsidRPr="00C54F17">
        <w:rPr>
          <w:rFonts w:ascii="Times New Roman" w:eastAsia="Calibri" w:hAnsi="Times New Roman"/>
          <w:sz w:val="24"/>
          <w:szCs w:val="24"/>
        </w:rPr>
        <w:t>».</w:t>
      </w:r>
    </w:p>
    <w:p w:rsidR="00F461A9" w:rsidRPr="00C54F17" w:rsidRDefault="00D65180" w:rsidP="006C72D2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eastAsia="Calibri" w:hAnsi="Times New Roman"/>
          <w:sz w:val="24"/>
          <w:szCs w:val="24"/>
        </w:rPr>
        <w:t xml:space="preserve">Регистрационный номер (код) должности </w:t>
      </w:r>
      <w:r w:rsidR="000C28D5" w:rsidRPr="00C54F17">
        <w:rPr>
          <w:rFonts w:ascii="Times New Roman" w:hAnsi="Times New Roman"/>
          <w:sz w:val="24"/>
          <w:szCs w:val="24"/>
          <w:lang w:eastAsia="ru-RU"/>
        </w:rPr>
        <w:t>в соответствии с</w:t>
      </w:r>
      <w:r w:rsidR="00F461A9" w:rsidRPr="00C54F17"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8" w:history="1">
        <w:r w:rsidR="00F461A9" w:rsidRPr="00C54F17">
          <w:rPr>
            <w:rFonts w:ascii="Times New Roman" w:hAnsi="Times New Roman"/>
            <w:sz w:val="24"/>
            <w:szCs w:val="24"/>
            <w:lang w:eastAsia="ru-RU"/>
          </w:rPr>
          <w:t>Реестр</w:t>
        </w:r>
        <w:r w:rsidR="000C28D5" w:rsidRPr="00C54F17">
          <w:rPr>
            <w:rFonts w:ascii="Times New Roman" w:hAnsi="Times New Roman"/>
            <w:sz w:val="24"/>
            <w:szCs w:val="24"/>
            <w:lang w:eastAsia="ru-RU"/>
          </w:rPr>
          <w:t>ом</w:t>
        </w:r>
      </w:hyperlink>
      <w:r w:rsidR="00F461A9" w:rsidRPr="00C54F17">
        <w:rPr>
          <w:rFonts w:ascii="Times New Roman" w:hAnsi="Times New Roman"/>
          <w:sz w:val="24"/>
          <w:szCs w:val="24"/>
          <w:lang w:eastAsia="ru-RU"/>
        </w:rPr>
        <w:t xml:space="preserve"> должностей федеральной государственной гражданской службы, утвержденн</w:t>
      </w:r>
      <w:r w:rsidR="00E579DB" w:rsidRPr="00C54F17">
        <w:rPr>
          <w:rFonts w:ascii="Times New Roman" w:hAnsi="Times New Roman"/>
          <w:sz w:val="24"/>
          <w:szCs w:val="24"/>
          <w:lang w:eastAsia="ru-RU"/>
        </w:rPr>
        <w:t>ым</w:t>
      </w:r>
      <w:r w:rsidR="00F461A9" w:rsidRPr="00C54F17">
        <w:rPr>
          <w:rFonts w:ascii="Times New Roman" w:hAnsi="Times New Roman"/>
          <w:sz w:val="24"/>
          <w:szCs w:val="24"/>
          <w:lang w:eastAsia="ru-RU"/>
        </w:rPr>
        <w:t xml:space="preserve"> Указом Президента Российской Федерации от 31.12.2005 N 1574 "О Реестре должностей федеральной государственной гражданской службы"</w:t>
      </w:r>
      <w:r w:rsidR="00B05025" w:rsidRPr="00C54F17">
        <w:rPr>
          <w:rFonts w:ascii="Times New Roman" w:hAnsi="Times New Roman"/>
          <w:sz w:val="24"/>
          <w:szCs w:val="24"/>
        </w:rPr>
        <w:t>- 11-3-4-09</w:t>
      </w:r>
      <w:r w:rsidR="00124957">
        <w:rPr>
          <w:rFonts w:ascii="Times New Roman" w:hAnsi="Times New Roman"/>
          <w:sz w:val="24"/>
          <w:szCs w:val="24"/>
        </w:rPr>
        <w:t>6</w:t>
      </w:r>
      <w:r w:rsidR="00F461A9" w:rsidRPr="00C54F17">
        <w:rPr>
          <w:rFonts w:ascii="Times New Roman" w:hAnsi="Times New Roman"/>
          <w:sz w:val="24"/>
          <w:szCs w:val="24"/>
          <w:lang w:eastAsia="ru-RU"/>
        </w:rPr>
        <w:t>.</w:t>
      </w:r>
    </w:p>
    <w:p w:rsidR="00D65180" w:rsidRPr="00C54F17" w:rsidRDefault="002C189D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2.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Область профессиональной служебной деятельности </w:t>
      </w:r>
      <w:r w:rsidR="003A6A43" w:rsidRPr="00C54F17">
        <w:rPr>
          <w:rFonts w:ascii="Times New Roman" w:eastAsia="Calibri" w:hAnsi="Times New Roman"/>
          <w:sz w:val="24"/>
          <w:szCs w:val="24"/>
        </w:rPr>
        <w:t xml:space="preserve">государственного налогового инспектора отдела камеральных проверок № </w:t>
      </w:r>
      <w:r w:rsidR="0058798C" w:rsidRPr="00C54F17">
        <w:rPr>
          <w:rFonts w:ascii="Times New Roman" w:eastAsia="Calibri" w:hAnsi="Times New Roman"/>
          <w:sz w:val="24"/>
          <w:szCs w:val="24"/>
        </w:rPr>
        <w:t>4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(далее – </w:t>
      </w:r>
      <w:r w:rsidR="003A6A43" w:rsidRPr="00C54F17">
        <w:rPr>
          <w:rFonts w:ascii="Times New Roman" w:eastAsia="Calibri" w:hAnsi="Times New Roman"/>
          <w:sz w:val="24"/>
          <w:szCs w:val="24"/>
        </w:rPr>
        <w:t>государственный налоговый инспектор</w:t>
      </w:r>
      <w:r w:rsidR="00D65180" w:rsidRPr="00C54F17">
        <w:rPr>
          <w:rFonts w:ascii="Times New Roman" w:eastAsia="Calibri" w:hAnsi="Times New Roman"/>
          <w:sz w:val="24"/>
          <w:szCs w:val="24"/>
        </w:rPr>
        <w:t>):</w:t>
      </w:r>
      <w:r w:rsidR="003A6A43" w:rsidRPr="00C54F17">
        <w:rPr>
          <w:rFonts w:ascii="Times New Roman" w:eastAsia="Calibri" w:hAnsi="Times New Roman"/>
          <w:sz w:val="24"/>
          <w:szCs w:val="24"/>
        </w:rPr>
        <w:t xml:space="preserve"> </w:t>
      </w:r>
      <w:r w:rsidR="006415B0" w:rsidRPr="00C54F17">
        <w:rPr>
          <w:rFonts w:ascii="Times New Roman" w:eastAsia="Calibri" w:hAnsi="Times New Roman"/>
          <w:sz w:val="24"/>
          <w:szCs w:val="24"/>
        </w:rPr>
        <w:t>Регулирование налоговой деятельности.</w:t>
      </w:r>
    </w:p>
    <w:p w:rsidR="00D65180" w:rsidRPr="00C54F17" w:rsidRDefault="002C189D" w:rsidP="006C72D2">
      <w:pPr>
        <w:jc w:val="both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ab/>
        <w:t>3.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Вид профессиональной служебной деятельности </w:t>
      </w:r>
      <w:r w:rsidR="00230EA2" w:rsidRPr="00C54F17">
        <w:rPr>
          <w:rFonts w:ascii="Times New Roman" w:eastAsia="Calibri" w:hAnsi="Times New Roman"/>
          <w:sz w:val="24"/>
          <w:szCs w:val="24"/>
        </w:rPr>
        <w:t>государственного налогового инспектора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: </w:t>
      </w:r>
      <w:r w:rsidR="00D451F3" w:rsidRPr="00C54F17">
        <w:rPr>
          <w:rFonts w:ascii="Times New Roman" w:hAnsi="Times New Roman"/>
          <w:sz w:val="24"/>
          <w:szCs w:val="24"/>
          <w:lang w:bidi="en-US"/>
        </w:rPr>
        <w:t>Осуществление налогового контроля посредством проведения камеральных проверок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. </w:t>
      </w:r>
    </w:p>
    <w:p w:rsidR="00D65180" w:rsidRPr="00C54F17" w:rsidRDefault="002C189D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4.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Назначение и освобождение от должности </w:t>
      </w:r>
      <w:r w:rsidR="001A2404" w:rsidRPr="00C54F17">
        <w:rPr>
          <w:rFonts w:ascii="Times New Roman" w:eastAsia="Calibri" w:hAnsi="Times New Roman"/>
          <w:sz w:val="24"/>
          <w:szCs w:val="24"/>
        </w:rPr>
        <w:t>государственного налогового инспектора осуществляется приказом начальника Межрайонной ИФНС России №12 по Приморскому краю.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  </w:t>
      </w:r>
    </w:p>
    <w:p w:rsidR="001A2404" w:rsidRPr="00C54F17" w:rsidRDefault="002C189D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5.</w:t>
      </w:r>
      <w:r w:rsidR="00805D21" w:rsidRPr="00C54F17">
        <w:rPr>
          <w:rFonts w:ascii="Times New Roman" w:eastAsia="Calibri" w:hAnsi="Times New Roman"/>
          <w:sz w:val="24"/>
          <w:szCs w:val="24"/>
        </w:rPr>
        <w:t xml:space="preserve"> </w:t>
      </w:r>
      <w:r w:rsidR="00153FA4">
        <w:rPr>
          <w:rFonts w:ascii="Times New Roman" w:eastAsia="Calibri" w:hAnsi="Times New Roman"/>
          <w:sz w:val="24"/>
          <w:szCs w:val="24"/>
        </w:rPr>
        <w:t>Г</w:t>
      </w:r>
      <w:r w:rsidR="001A2404" w:rsidRPr="00C54F17">
        <w:rPr>
          <w:rFonts w:ascii="Times New Roman" w:eastAsia="Calibri" w:hAnsi="Times New Roman"/>
          <w:sz w:val="24"/>
          <w:szCs w:val="24"/>
        </w:rPr>
        <w:t>осударственный налоговый инспектор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, непосредственно подчиняется </w:t>
      </w:r>
      <w:r w:rsidR="001A2404" w:rsidRPr="00C54F17">
        <w:rPr>
          <w:rFonts w:ascii="Times New Roman" w:eastAsia="Calibri" w:hAnsi="Times New Roman"/>
          <w:sz w:val="24"/>
          <w:szCs w:val="24"/>
        </w:rPr>
        <w:t>начальнику отдел</w:t>
      </w:r>
      <w:r w:rsidR="00421623" w:rsidRPr="00C54F17">
        <w:rPr>
          <w:rFonts w:ascii="Times New Roman" w:eastAsia="Calibri" w:hAnsi="Times New Roman"/>
          <w:sz w:val="24"/>
          <w:szCs w:val="24"/>
        </w:rPr>
        <w:t>а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либо лицу, исполняющему его обязанности. </w:t>
      </w:r>
    </w:p>
    <w:p w:rsidR="00CC5FB7" w:rsidRDefault="00CC5FB7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7C169C" w:rsidRDefault="00D65180" w:rsidP="006C72D2">
      <w:pPr>
        <w:pStyle w:val="a8"/>
        <w:numPr>
          <w:ilvl w:val="0"/>
          <w:numId w:val="3"/>
        </w:numPr>
        <w:overflowPunct/>
        <w:autoSpaceDE/>
        <w:autoSpaceDN/>
        <w:adjustRightInd/>
        <w:ind w:left="1077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4" w:name="_Toc404604191"/>
      <w:bookmarkStart w:id="5" w:name="_Toc406419300"/>
      <w:bookmarkStart w:id="6" w:name="_Toc479853583"/>
      <w:r w:rsidRPr="007C169C">
        <w:rPr>
          <w:rFonts w:ascii="Times New Roman" w:eastAsia="Calibri" w:hAnsi="Times New Roman"/>
          <w:b/>
          <w:sz w:val="24"/>
          <w:szCs w:val="24"/>
        </w:rPr>
        <w:t>Квалификационные требования</w:t>
      </w:r>
      <w:bookmarkEnd w:id="4"/>
      <w:bookmarkEnd w:id="5"/>
      <w:bookmarkEnd w:id="6"/>
      <w:r w:rsidR="00F00B12" w:rsidRPr="007C169C">
        <w:rPr>
          <w:rFonts w:ascii="Times New Roman" w:eastAsia="Calibri" w:hAnsi="Times New Roman"/>
          <w:b/>
          <w:sz w:val="24"/>
          <w:szCs w:val="24"/>
        </w:rPr>
        <w:t xml:space="preserve"> для замещения должности гражданской службы</w:t>
      </w:r>
    </w:p>
    <w:p w:rsidR="00583AB0" w:rsidRPr="007C169C" w:rsidRDefault="00583AB0" w:rsidP="006C72D2">
      <w:pPr>
        <w:pStyle w:val="a8"/>
        <w:overflowPunct/>
        <w:autoSpaceDE/>
        <w:autoSpaceDN/>
        <w:adjustRightInd/>
        <w:ind w:left="1077"/>
        <w:textAlignment w:val="auto"/>
        <w:rPr>
          <w:rFonts w:ascii="Times New Roman" w:eastAsia="Calibri" w:hAnsi="Times New Roman"/>
          <w:b/>
          <w:sz w:val="24"/>
          <w:szCs w:val="24"/>
        </w:rPr>
      </w:pPr>
    </w:p>
    <w:p w:rsidR="00D65180" w:rsidRPr="00C54F17" w:rsidRDefault="00C10B63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 xml:space="preserve">6. 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Для замещения должности </w:t>
      </w:r>
      <w:r w:rsidRPr="00C54F17">
        <w:rPr>
          <w:rFonts w:ascii="Times New Roman" w:eastAsia="Calibri" w:hAnsi="Times New Roman"/>
          <w:sz w:val="24"/>
          <w:szCs w:val="24"/>
        </w:rPr>
        <w:t xml:space="preserve">государственного налогового инспектора 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устанавливаются </w:t>
      </w:r>
      <w:r w:rsidRPr="00C54F17">
        <w:rPr>
          <w:rFonts w:ascii="Times New Roman" w:eastAsia="Calibri" w:hAnsi="Times New Roman"/>
          <w:sz w:val="24"/>
          <w:szCs w:val="24"/>
        </w:rPr>
        <w:t>следующие требования.</w:t>
      </w:r>
    </w:p>
    <w:p w:rsidR="00D65180" w:rsidRPr="007015F0" w:rsidRDefault="00C56FD5" w:rsidP="006C72D2">
      <w:pPr>
        <w:overflowPunct/>
        <w:ind w:firstLine="540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7015F0">
        <w:rPr>
          <w:rFonts w:ascii="Times New Roman" w:eastAsia="Calibri" w:hAnsi="Times New Roman"/>
          <w:sz w:val="24"/>
          <w:szCs w:val="24"/>
        </w:rPr>
        <w:t xml:space="preserve">6.1. Наличие </w:t>
      </w:r>
      <w:r w:rsidRPr="007015F0">
        <w:rPr>
          <w:rFonts w:ascii="Times New Roman" w:hAnsi="Times New Roman"/>
          <w:sz w:val="24"/>
          <w:szCs w:val="24"/>
          <w:lang w:eastAsia="ru-RU"/>
        </w:rPr>
        <w:t>высшего образо</w:t>
      </w:r>
      <w:r w:rsidR="00EA6980" w:rsidRPr="007015F0">
        <w:rPr>
          <w:rFonts w:ascii="Times New Roman" w:hAnsi="Times New Roman"/>
          <w:sz w:val="24"/>
          <w:szCs w:val="24"/>
          <w:lang w:eastAsia="ru-RU"/>
        </w:rPr>
        <w:t>в</w:t>
      </w:r>
      <w:r w:rsidRPr="007015F0">
        <w:rPr>
          <w:rFonts w:ascii="Times New Roman" w:hAnsi="Times New Roman"/>
          <w:sz w:val="24"/>
          <w:szCs w:val="24"/>
          <w:lang w:eastAsia="ru-RU"/>
        </w:rPr>
        <w:t>ания</w:t>
      </w:r>
      <w:r w:rsidR="00D65180" w:rsidRPr="007015F0">
        <w:rPr>
          <w:rFonts w:ascii="Times New Roman" w:eastAsia="Calibri" w:hAnsi="Times New Roman"/>
          <w:sz w:val="24"/>
          <w:szCs w:val="24"/>
        </w:rPr>
        <w:t xml:space="preserve"> </w:t>
      </w:r>
      <w:r w:rsidRPr="007015F0">
        <w:rPr>
          <w:rFonts w:ascii="Times New Roman" w:eastAsia="Calibri" w:hAnsi="Times New Roman"/>
          <w:sz w:val="24"/>
          <w:szCs w:val="24"/>
        </w:rPr>
        <w:t xml:space="preserve">по специальности, направлению подготовки: </w:t>
      </w:r>
      <w:r w:rsidR="00EA6980" w:rsidRPr="007015F0">
        <w:rPr>
          <w:rFonts w:ascii="Times New Roman" w:hAnsi="Times New Roman"/>
          <w:sz w:val="24"/>
          <w:szCs w:val="24"/>
          <w:lang w:bidi="en-US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11257" w:rsidRPr="00C54F17" w:rsidRDefault="00F11257" w:rsidP="006C72D2">
      <w:pPr>
        <w:overflowPunct/>
        <w:ind w:firstLine="540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677EF2" w:rsidRPr="00C54F17" w:rsidRDefault="00EA698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eastAsia="Calibri" w:hAnsi="Times New Roman"/>
          <w:sz w:val="24"/>
          <w:szCs w:val="24"/>
        </w:rPr>
        <w:t>6</w:t>
      </w:r>
      <w:r w:rsidR="00D65180" w:rsidRPr="00C54F17">
        <w:rPr>
          <w:rFonts w:ascii="Times New Roman" w:eastAsia="Calibri" w:hAnsi="Times New Roman"/>
          <w:sz w:val="24"/>
          <w:szCs w:val="24"/>
        </w:rPr>
        <w:t>.2. </w:t>
      </w:r>
      <w:r w:rsidR="00677EF2" w:rsidRPr="00C54F17">
        <w:rPr>
          <w:rFonts w:ascii="Times New Roman" w:hAnsi="Times New Roman"/>
          <w:sz w:val="24"/>
          <w:szCs w:val="24"/>
          <w:lang w:eastAsia="ru-RU"/>
        </w:rPr>
        <w:t>Без предъявления требований к стажу.</w:t>
      </w:r>
    </w:p>
    <w:p w:rsidR="006C72D2" w:rsidRPr="007C169C" w:rsidRDefault="006C72D2" w:rsidP="006C72D2">
      <w:pPr>
        <w:shd w:val="clear" w:color="auto" w:fill="FFFFFF"/>
        <w:tabs>
          <w:tab w:val="left" w:pos="0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F70E1E" w:rsidRPr="003952CE" w:rsidRDefault="00F70E1E" w:rsidP="006C72D2">
      <w:pPr>
        <w:shd w:val="clear" w:color="auto" w:fill="FFFFFF"/>
        <w:tabs>
          <w:tab w:val="left" w:pos="0"/>
        </w:tabs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952CE">
        <w:rPr>
          <w:rFonts w:ascii="Times New Roman" w:eastAsia="Calibri" w:hAnsi="Times New Roman"/>
          <w:sz w:val="24"/>
          <w:szCs w:val="24"/>
        </w:rPr>
        <w:t>6.3. Наличие базовых знаний:</w:t>
      </w:r>
    </w:p>
    <w:p w:rsidR="00D65180" w:rsidRPr="003952CE" w:rsidRDefault="001A520B" w:rsidP="006C72D2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952CE">
        <w:rPr>
          <w:rFonts w:ascii="Times New Roman" w:eastAsia="Calibri" w:hAnsi="Times New Roman"/>
          <w:sz w:val="24"/>
          <w:szCs w:val="24"/>
        </w:rPr>
        <w:t>-</w:t>
      </w:r>
      <w:r w:rsidR="00D65180" w:rsidRPr="003952CE">
        <w:rPr>
          <w:rFonts w:ascii="Times New Roman" w:eastAsia="Calibri" w:hAnsi="Times New Roman"/>
          <w:sz w:val="24"/>
          <w:szCs w:val="24"/>
        </w:rPr>
        <w:t xml:space="preserve"> знание государственного языка Российской Федерации (русского языка);</w:t>
      </w:r>
    </w:p>
    <w:p w:rsidR="00D65180" w:rsidRPr="003952CE" w:rsidRDefault="001A520B" w:rsidP="006C72D2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952CE">
        <w:rPr>
          <w:rFonts w:ascii="Times New Roman" w:eastAsia="Calibri" w:hAnsi="Times New Roman"/>
          <w:sz w:val="24"/>
          <w:szCs w:val="24"/>
        </w:rPr>
        <w:t>-</w:t>
      </w:r>
      <w:r w:rsidR="00D65180" w:rsidRPr="003952CE">
        <w:rPr>
          <w:rFonts w:ascii="Times New Roman" w:eastAsia="Calibri" w:hAnsi="Times New Roman"/>
          <w:sz w:val="24"/>
          <w:szCs w:val="24"/>
        </w:rPr>
        <w:t xml:space="preserve"> знания </w:t>
      </w:r>
      <w:r w:rsidR="002F03EC" w:rsidRPr="003952CE">
        <w:rPr>
          <w:rFonts w:ascii="Times New Roman" w:eastAsia="Calibri" w:hAnsi="Times New Roman"/>
          <w:sz w:val="24"/>
          <w:szCs w:val="24"/>
        </w:rPr>
        <w:t>основ: Конституции</w:t>
      </w:r>
      <w:r w:rsidR="00D65180" w:rsidRPr="003952CE">
        <w:rPr>
          <w:rFonts w:ascii="Times New Roman" w:eastAsia="Calibri" w:hAnsi="Times New Roman"/>
          <w:sz w:val="24"/>
          <w:szCs w:val="24"/>
        </w:rPr>
        <w:t xml:space="preserve"> Российской Федерации,</w:t>
      </w:r>
      <w:r w:rsidR="00AD38C6" w:rsidRPr="003952CE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3952CE">
        <w:rPr>
          <w:rFonts w:ascii="Times New Roman" w:eastAsia="Calibri" w:hAnsi="Times New Roman"/>
          <w:sz w:val="24"/>
          <w:szCs w:val="24"/>
        </w:rPr>
        <w:t>Федерального закона от 27 мая 2003 г. № 58-ФЗ «О системе государственной службы Российской Федерации»;</w:t>
      </w:r>
      <w:r w:rsidRPr="003952CE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3952CE">
        <w:rPr>
          <w:rFonts w:ascii="Times New Roman" w:eastAsia="Calibri" w:hAnsi="Times New Roman"/>
          <w:sz w:val="24"/>
          <w:szCs w:val="24"/>
        </w:rPr>
        <w:t>Федерального зак</w:t>
      </w:r>
      <w:r w:rsidR="002F03EC" w:rsidRPr="003952CE">
        <w:rPr>
          <w:rFonts w:ascii="Times New Roman" w:eastAsia="Calibri" w:hAnsi="Times New Roman"/>
          <w:sz w:val="24"/>
          <w:szCs w:val="24"/>
        </w:rPr>
        <w:t xml:space="preserve">она от 27 июля 2004 г. № 79-ФЗ </w:t>
      </w:r>
      <w:r w:rsidR="00D65180" w:rsidRPr="003952CE">
        <w:rPr>
          <w:rFonts w:ascii="Times New Roman" w:eastAsia="Calibri" w:hAnsi="Times New Roman"/>
          <w:sz w:val="24"/>
          <w:szCs w:val="24"/>
        </w:rPr>
        <w:t>«О государственной гражданской службе Российской Федерации»;</w:t>
      </w:r>
      <w:r w:rsidRPr="003952CE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3952CE">
        <w:rPr>
          <w:rFonts w:ascii="Times New Roman" w:eastAsia="Calibri" w:hAnsi="Times New Roman"/>
          <w:sz w:val="24"/>
          <w:szCs w:val="24"/>
        </w:rPr>
        <w:t>Федерального закона от 25 декабря 2008 г. № 273-ФЗ «О противодействии коррупции»;</w:t>
      </w:r>
    </w:p>
    <w:p w:rsidR="00D65180" w:rsidRPr="003952CE" w:rsidRDefault="001A520B" w:rsidP="006C72D2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952CE">
        <w:rPr>
          <w:rFonts w:ascii="Times New Roman" w:eastAsia="Calibri" w:hAnsi="Times New Roman"/>
          <w:sz w:val="24"/>
          <w:szCs w:val="24"/>
        </w:rPr>
        <w:t>- з</w:t>
      </w:r>
      <w:r w:rsidR="00D65180" w:rsidRPr="003952CE">
        <w:rPr>
          <w:rFonts w:ascii="Times New Roman" w:eastAsia="Calibri" w:hAnsi="Times New Roman"/>
          <w:sz w:val="24"/>
          <w:szCs w:val="24"/>
        </w:rPr>
        <w:t>нания и умения в области информационно-коммуникационных технологий.</w:t>
      </w:r>
    </w:p>
    <w:p w:rsidR="003660A6" w:rsidRPr="003952CE" w:rsidRDefault="003660A6" w:rsidP="006C72D2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3952CE">
        <w:rPr>
          <w:rFonts w:ascii="Times New Roman" w:eastAsia="Calibri" w:hAnsi="Times New Roman"/>
          <w:sz w:val="24"/>
          <w:szCs w:val="24"/>
        </w:rPr>
        <w:lastRenderedPageBreak/>
        <w:t>- умение мыслить стратегически</w:t>
      </w:r>
    </w:p>
    <w:p w:rsidR="002A24B4" w:rsidRPr="00E16C1E" w:rsidRDefault="002A24B4" w:rsidP="006C72D2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FF0000"/>
          <w:sz w:val="24"/>
          <w:szCs w:val="24"/>
        </w:rPr>
      </w:pPr>
    </w:p>
    <w:p w:rsidR="00E77FDA" w:rsidRPr="00C54F17" w:rsidRDefault="00E77FDA" w:rsidP="006C72D2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C54F17">
        <w:rPr>
          <w:rFonts w:ascii="Times New Roman" w:eastAsia="Calibri" w:hAnsi="Times New Roman"/>
          <w:color w:val="000000"/>
          <w:sz w:val="24"/>
          <w:szCs w:val="24"/>
        </w:rPr>
        <w:t>6.4. Наличие профессиональных знаний:</w:t>
      </w:r>
    </w:p>
    <w:p w:rsidR="00E63339" w:rsidRDefault="00E63339" w:rsidP="006C72D2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7C169C">
        <w:rPr>
          <w:rFonts w:ascii="Times New Roman" w:eastAsia="Calibri" w:hAnsi="Times New Roman"/>
          <w:color w:val="000000"/>
          <w:sz w:val="24"/>
          <w:szCs w:val="24"/>
        </w:rPr>
        <w:t>6.4.1.В</w:t>
      </w:r>
      <w:r w:rsidRPr="007C169C">
        <w:rPr>
          <w:rFonts w:ascii="Times New Roman" w:hAnsi="Times New Roman"/>
          <w:bCs/>
          <w:sz w:val="24"/>
          <w:szCs w:val="24"/>
        </w:rPr>
        <w:t xml:space="preserve"> сфере законодательства Российской Федерации</w:t>
      </w:r>
      <w:r w:rsidR="00E5222B" w:rsidRPr="007C169C">
        <w:rPr>
          <w:rFonts w:ascii="Times New Roman" w:eastAsia="Calibri" w:hAnsi="Times New Roman"/>
          <w:color w:val="000000"/>
          <w:sz w:val="24"/>
          <w:szCs w:val="24"/>
        </w:rPr>
        <w:t>:</w:t>
      </w:r>
    </w:p>
    <w:p w:rsidR="00440E97" w:rsidRPr="005B00C7" w:rsidRDefault="00FE119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eastAsia="ru-RU" w:bidi="en-US"/>
        </w:rPr>
        <w:t>1)</w:t>
      </w:r>
      <w:r w:rsidR="00440E97" w:rsidRPr="005B00C7">
        <w:rPr>
          <w:rFonts w:ascii="Times New Roman" w:hAnsi="Times New Roman"/>
          <w:sz w:val="24"/>
          <w:szCs w:val="24"/>
          <w:lang w:eastAsia="ru-RU" w:bidi="en-US"/>
        </w:rPr>
        <w:t xml:space="preserve"> 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Налоговый кодекс Российской Федерации </w:t>
      </w:r>
    </w:p>
    <w:p w:rsidR="00440E97" w:rsidRPr="005B00C7" w:rsidRDefault="00FE119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2)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440E97" w:rsidRPr="005B00C7" w:rsidRDefault="00FE119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3)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440E97" w:rsidRPr="005B00C7" w:rsidRDefault="00FE119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4)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Федеральный закон от 27 июля 2010 г. № 210-ФЗ «Об организации предоставления государственных и муниципальных услуг»;</w:t>
      </w:r>
    </w:p>
    <w:p w:rsidR="00440E97" w:rsidRPr="005B00C7" w:rsidRDefault="00FE119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5)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440E97" w:rsidRPr="005B00C7" w:rsidRDefault="005B00C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6</w:t>
      </w:r>
      <w:r w:rsidR="00FE1197">
        <w:rPr>
          <w:rFonts w:ascii="Times New Roman" w:hAnsi="Times New Roman"/>
          <w:sz w:val="24"/>
          <w:szCs w:val="24"/>
          <w:lang w:bidi="en-US"/>
        </w:rPr>
        <w:t>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Закон Российской Федерации от 21 марта 1991 г. № 943-1 «О налоговых органах Российской Федерации»;</w:t>
      </w:r>
    </w:p>
    <w:p w:rsidR="00440E97" w:rsidRPr="005B00C7" w:rsidRDefault="005B00C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7</w:t>
      </w:r>
      <w:r w:rsidR="00FE1197">
        <w:rPr>
          <w:rFonts w:ascii="Times New Roman" w:hAnsi="Times New Roman"/>
          <w:sz w:val="24"/>
          <w:szCs w:val="24"/>
          <w:lang w:bidi="en-US"/>
        </w:rPr>
        <w:t>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Федеральный закон Российской Федерации от 27 июля 2006 г. №152-ФЗ «О персональных данных»;</w:t>
      </w:r>
    </w:p>
    <w:p w:rsidR="00440E97" w:rsidRPr="005B00C7" w:rsidRDefault="005B00C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8</w:t>
      </w:r>
      <w:r w:rsidR="00FE1197">
        <w:rPr>
          <w:rFonts w:ascii="Times New Roman" w:hAnsi="Times New Roman"/>
          <w:sz w:val="24"/>
          <w:szCs w:val="24"/>
          <w:lang w:bidi="en-US"/>
        </w:rPr>
        <w:t>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Федеральный закон Российской Федерации от 6 апреля 2011 г. № 63-ФЗ «Об электронной подписи»;</w:t>
      </w:r>
    </w:p>
    <w:p w:rsidR="00440E97" w:rsidRPr="005B00C7" w:rsidRDefault="005B00C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9</w:t>
      </w:r>
      <w:r w:rsidR="00FE1197">
        <w:rPr>
          <w:rFonts w:ascii="Times New Roman" w:hAnsi="Times New Roman"/>
          <w:sz w:val="24"/>
          <w:szCs w:val="24"/>
          <w:lang w:bidi="en-US"/>
        </w:rPr>
        <w:t>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440E97" w:rsidRPr="005B00C7" w:rsidRDefault="005B00C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10</w:t>
      </w:r>
      <w:r w:rsidR="00FE1197">
        <w:rPr>
          <w:rFonts w:ascii="Times New Roman" w:hAnsi="Times New Roman"/>
          <w:sz w:val="24"/>
          <w:szCs w:val="24"/>
          <w:lang w:bidi="en-US"/>
        </w:rPr>
        <w:t>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440E97" w:rsidRPr="005B00C7" w:rsidRDefault="00FE1197" w:rsidP="00440E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11)</w:t>
      </w:r>
      <w:r w:rsidR="00440E97" w:rsidRPr="005B00C7">
        <w:rPr>
          <w:rFonts w:ascii="Times New Roman" w:hAnsi="Times New Roman"/>
          <w:sz w:val="24"/>
          <w:szCs w:val="24"/>
          <w:lang w:bidi="en-US"/>
        </w:rPr>
        <w:t xml:space="preserve">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AB0A03" w:rsidRPr="005A2A92" w:rsidRDefault="00FE1197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12)</w:t>
      </w:r>
      <w:r w:rsidR="00E645E6" w:rsidRPr="005A2A92">
        <w:rPr>
          <w:rFonts w:ascii="Times New Roman" w:hAnsi="Times New Roman"/>
          <w:sz w:val="24"/>
          <w:szCs w:val="24"/>
          <w:lang w:bidi="en-US"/>
        </w:rPr>
        <w:t xml:space="preserve"> </w:t>
      </w:r>
      <w:r w:rsidR="00AB0A03" w:rsidRPr="005A2A92">
        <w:rPr>
          <w:rFonts w:ascii="Times New Roman" w:hAnsi="Times New Roman"/>
          <w:sz w:val="24"/>
          <w:szCs w:val="24"/>
          <w:lang w:bidi="en-US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AB0A03" w:rsidRPr="005A2A92" w:rsidRDefault="00FE1197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 xml:space="preserve">13) </w:t>
      </w:r>
      <w:r w:rsidR="00AB0A03" w:rsidRPr="005A2A92">
        <w:rPr>
          <w:rFonts w:ascii="Times New Roman" w:hAnsi="Times New Roman"/>
          <w:sz w:val="24"/>
          <w:szCs w:val="24"/>
          <w:lang w:bidi="en-US"/>
        </w:rPr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</w:p>
    <w:p w:rsidR="00AB0A03" w:rsidRPr="00FE1197" w:rsidRDefault="00FE1197" w:rsidP="00FE1197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>
        <w:rPr>
          <w:rFonts w:ascii="Times New Roman" w:hAnsi="Times New Roman"/>
          <w:sz w:val="24"/>
          <w:szCs w:val="24"/>
          <w:lang w:bidi="en-US"/>
        </w:rPr>
        <w:t>14)</w:t>
      </w:r>
      <w:r w:rsidR="00E645E6" w:rsidRPr="00FE1197">
        <w:rPr>
          <w:rFonts w:ascii="Times New Roman" w:hAnsi="Times New Roman"/>
          <w:sz w:val="24"/>
          <w:szCs w:val="24"/>
          <w:lang w:bidi="en-US"/>
        </w:rPr>
        <w:t xml:space="preserve"> </w:t>
      </w:r>
      <w:r w:rsidR="00AB0A03" w:rsidRPr="00FE1197">
        <w:rPr>
          <w:rFonts w:ascii="Times New Roman" w:hAnsi="Times New Roman"/>
          <w:sz w:val="24"/>
          <w:szCs w:val="24"/>
          <w:lang w:bidi="en-US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AB0A03" w:rsidRPr="00C54F17" w:rsidRDefault="00FE1197" w:rsidP="00FE1197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15)</w:t>
      </w:r>
      <w:r w:rsidR="00E645E6" w:rsidRPr="00C54F1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B0A03" w:rsidRPr="00C54F17">
        <w:rPr>
          <w:rFonts w:ascii="Times New Roman" w:hAnsi="Times New Roman"/>
          <w:sz w:val="24"/>
          <w:szCs w:val="24"/>
          <w:lang w:val="ru-RU"/>
        </w:rPr>
        <w:t>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</w:p>
    <w:p w:rsidR="00AB0A03" w:rsidRPr="00C54F17" w:rsidRDefault="00E645E6" w:rsidP="00FE1197">
      <w:pPr>
        <w:pStyle w:val="aa"/>
        <w:numPr>
          <w:ilvl w:val="0"/>
          <w:numId w:val="16"/>
        </w:numPr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54F17">
        <w:rPr>
          <w:rFonts w:ascii="Times New Roman" w:hAnsi="Times New Roman"/>
          <w:sz w:val="24"/>
          <w:szCs w:val="24"/>
          <w:lang w:val="ru-RU"/>
        </w:rPr>
        <w:lastRenderedPageBreak/>
        <w:t xml:space="preserve"> </w:t>
      </w:r>
      <w:r w:rsidR="00AB0A03" w:rsidRPr="00C54F17">
        <w:rPr>
          <w:rFonts w:ascii="Times New Roman" w:hAnsi="Times New Roman"/>
          <w:sz w:val="24"/>
          <w:szCs w:val="24"/>
          <w:lang w:val="ru-RU"/>
        </w:rPr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5E7341" w:rsidRPr="00C54F17" w:rsidRDefault="00153FA4" w:rsidP="006C72D2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eastAsia="Calibri" w:hAnsi="Times New Roman"/>
          <w:sz w:val="24"/>
          <w:szCs w:val="24"/>
          <w:lang w:val="ru-RU"/>
        </w:rPr>
        <w:t>Г</w:t>
      </w:r>
      <w:r w:rsidR="005E7341" w:rsidRPr="00C54F17">
        <w:rPr>
          <w:rFonts w:ascii="Times New Roman" w:eastAsia="Calibri" w:hAnsi="Times New Roman"/>
          <w:sz w:val="24"/>
          <w:szCs w:val="24"/>
          <w:lang w:val="ru-RU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A4232" w:rsidRDefault="000A4232" w:rsidP="006C72D2">
      <w:pPr>
        <w:pStyle w:val="aa"/>
        <w:ind w:left="70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5532DC" w:rsidRPr="00C54F17" w:rsidRDefault="005532DC" w:rsidP="00B65CAE">
      <w:pPr>
        <w:pStyle w:val="aa"/>
        <w:numPr>
          <w:ilvl w:val="2"/>
          <w:numId w:val="17"/>
        </w:numPr>
        <w:ind w:left="993" w:hanging="521"/>
        <w:jc w:val="both"/>
        <w:rPr>
          <w:rFonts w:ascii="Times New Roman" w:hAnsi="Times New Roman"/>
          <w:sz w:val="24"/>
          <w:szCs w:val="24"/>
          <w:lang w:val="ru-RU"/>
        </w:rPr>
      </w:pPr>
      <w:r w:rsidRPr="00C54F17">
        <w:rPr>
          <w:rFonts w:ascii="Times New Roman" w:hAnsi="Times New Roman"/>
          <w:bCs/>
          <w:sz w:val="24"/>
          <w:szCs w:val="24"/>
          <w:lang w:val="ru-RU"/>
        </w:rPr>
        <w:t>Иные профессиональные знания</w:t>
      </w:r>
      <w:r w:rsidR="00C6515C" w:rsidRPr="00C54F17">
        <w:rPr>
          <w:rFonts w:ascii="Times New Roman" w:hAnsi="Times New Roman"/>
          <w:sz w:val="24"/>
          <w:szCs w:val="24"/>
          <w:lang w:val="ru-RU"/>
        </w:rPr>
        <w:t>:</w:t>
      </w:r>
    </w:p>
    <w:p w:rsidR="00E57326" w:rsidRPr="007015F0" w:rsidRDefault="00BC6C5C" w:rsidP="00B65CAE">
      <w:pPr>
        <w:overflowPunct/>
        <w:autoSpaceDE/>
        <w:autoSpaceDN/>
        <w:adjustRightInd/>
        <w:ind w:left="993" w:hanging="521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7015F0">
        <w:rPr>
          <w:rFonts w:ascii="Times New Roman" w:hAnsi="Times New Roman"/>
          <w:sz w:val="24"/>
          <w:szCs w:val="24"/>
          <w:lang w:bidi="en-US"/>
        </w:rPr>
        <w:t xml:space="preserve">- </w:t>
      </w:r>
      <w:r w:rsidR="00E57326" w:rsidRPr="007015F0">
        <w:rPr>
          <w:rFonts w:ascii="Times New Roman" w:hAnsi="Times New Roman"/>
          <w:sz w:val="24"/>
          <w:szCs w:val="24"/>
          <w:lang w:bidi="en-US"/>
        </w:rPr>
        <w:t>основы экономики, финансов и кредита, бухгалтерского и налогового учета;</w:t>
      </w:r>
    </w:p>
    <w:p w:rsidR="00E57326" w:rsidRPr="007015F0" w:rsidRDefault="00BC6C5C" w:rsidP="00B65CAE">
      <w:pPr>
        <w:overflowPunct/>
        <w:autoSpaceDE/>
        <w:autoSpaceDN/>
        <w:adjustRightInd/>
        <w:ind w:left="993" w:hanging="521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7015F0">
        <w:rPr>
          <w:rFonts w:ascii="Times New Roman" w:hAnsi="Times New Roman"/>
          <w:sz w:val="24"/>
          <w:szCs w:val="24"/>
          <w:lang w:bidi="en-US"/>
        </w:rPr>
        <w:t xml:space="preserve">- </w:t>
      </w:r>
      <w:r w:rsidR="00E57326" w:rsidRPr="007015F0">
        <w:rPr>
          <w:rFonts w:ascii="Times New Roman" w:hAnsi="Times New Roman"/>
          <w:sz w:val="24"/>
          <w:szCs w:val="24"/>
          <w:lang w:bidi="en-US"/>
        </w:rPr>
        <w:t>основы налогообложения;</w:t>
      </w:r>
    </w:p>
    <w:p w:rsidR="00E57326" w:rsidRPr="007015F0" w:rsidRDefault="00BC6C5C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7015F0">
        <w:rPr>
          <w:rFonts w:ascii="Times New Roman" w:hAnsi="Times New Roman"/>
          <w:sz w:val="24"/>
          <w:szCs w:val="24"/>
          <w:lang w:bidi="en-US"/>
        </w:rPr>
        <w:t xml:space="preserve">- </w:t>
      </w:r>
      <w:r w:rsidR="00E57326" w:rsidRPr="007015F0">
        <w:rPr>
          <w:rFonts w:ascii="Times New Roman" w:hAnsi="Times New Roman"/>
          <w:sz w:val="24"/>
          <w:szCs w:val="24"/>
          <w:lang w:bidi="en-US"/>
        </w:rPr>
        <w:t xml:space="preserve"> общие положения о налоговом контроле;</w:t>
      </w:r>
    </w:p>
    <w:p w:rsidR="00E57326" w:rsidRPr="007015F0" w:rsidRDefault="00BC6C5C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7015F0">
        <w:rPr>
          <w:rFonts w:ascii="Times New Roman" w:hAnsi="Times New Roman"/>
          <w:sz w:val="24"/>
          <w:szCs w:val="24"/>
          <w:lang w:bidi="en-US"/>
        </w:rPr>
        <w:t xml:space="preserve">- </w:t>
      </w:r>
      <w:r w:rsidR="00E57326" w:rsidRPr="007015F0">
        <w:rPr>
          <w:rFonts w:ascii="Times New Roman" w:hAnsi="Times New Roman"/>
          <w:sz w:val="24"/>
          <w:szCs w:val="24"/>
          <w:lang w:bidi="en-US"/>
        </w:rPr>
        <w:t xml:space="preserve"> принципы формирования бюджетной системы Российской Федерации;</w:t>
      </w:r>
    </w:p>
    <w:p w:rsidR="00E57326" w:rsidRPr="007015F0" w:rsidRDefault="00BC6C5C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7015F0">
        <w:rPr>
          <w:rFonts w:ascii="Times New Roman" w:hAnsi="Times New Roman"/>
          <w:sz w:val="24"/>
          <w:szCs w:val="24"/>
          <w:lang w:bidi="en-US"/>
        </w:rPr>
        <w:t xml:space="preserve">- </w:t>
      </w:r>
      <w:r w:rsidR="00E57326" w:rsidRPr="007015F0">
        <w:rPr>
          <w:rFonts w:ascii="Times New Roman" w:hAnsi="Times New Roman"/>
          <w:sz w:val="24"/>
          <w:szCs w:val="24"/>
          <w:lang w:bidi="en-US"/>
        </w:rPr>
        <w:t xml:space="preserve"> принципы формирования налоговой системы Российской Федерации;</w:t>
      </w:r>
    </w:p>
    <w:p w:rsidR="00E57326" w:rsidRPr="007015F0" w:rsidRDefault="00BC6C5C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7015F0">
        <w:rPr>
          <w:rFonts w:ascii="Times New Roman" w:hAnsi="Times New Roman"/>
          <w:sz w:val="24"/>
          <w:szCs w:val="24"/>
          <w:lang w:bidi="en-US"/>
        </w:rPr>
        <w:t xml:space="preserve">- </w:t>
      </w:r>
      <w:r w:rsidR="00E57326" w:rsidRPr="007015F0">
        <w:rPr>
          <w:rFonts w:ascii="Times New Roman" w:hAnsi="Times New Roman"/>
          <w:sz w:val="24"/>
          <w:szCs w:val="24"/>
          <w:lang w:bidi="en-US"/>
        </w:rPr>
        <w:t xml:space="preserve"> порядок проведения мероприятий налогового контроля;</w:t>
      </w:r>
    </w:p>
    <w:p w:rsidR="006C72D2" w:rsidRPr="007015F0" w:rsidRDefault="00BC6C5C" w:rsidP="00B65CAE">
      <w:pPr>
        <w:overflowPunct/>
        <w:ind w:left="993" w:hanging="52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7015F0">
        <w:rPr>
          <w:rFonts w:ascii="Times New Roman" w:hAnsi="Times New Roman"/>
          <w:sz w:val="24"/>
          <w:szCs w:val="24"/>
          <w:lang w:bidi="en-US"/>
        </w:rPr>
        <w:t>-</w:t>
      </w:r>
      <w:r w:rsidR="00E57326" w:rsidRPr="007015F0">
        <w:rPr>
          <w:rFonts w:ascii="Times New Roman" w:hAnsi="Times New Roman"/>
          <w:sz w:val="24"/>
          <w:szCs w:val="24"/>
          <w:lang w:bidi="en-US"/>
        </w:rPr>
        <w:t xml:space="preserve">  принципы налогового администрирования.</w:t>
      </w:r>
    </w:p>
    <w:p w:rsidR="006109E8" w:rsidRPr="00C54F17" w:rsidRDefault="006109E8" w:rsidP="00B65CAE">
      <w:pPr>
        <w:pStyle w:val="a8"/>
        <w:tabs>
          <w:tab w:val="left" w:pos="142"/>
        </w:tabs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порядок и сроки проведения камеральных проверок;</w:t>
      </w:r>
    </w:p>
    <w:p w:rsidR="006109E8" w:rsidRPr="00C54F17" w:rsidRDefault="006109E8" w:rsidP="00B65CAE">
      <w:pPr>
        <w:pStyle w:val="a8"/>
        <w:tabs>
          <w:tab w:val="left" w:pos="142"/>
        </w:tabs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требования к составлению акта камеральной проверки;</w:t>
      </w:r>
    </w:p>
    <w:p w:rsidR="006109E8" w:rsidRPr="00C54F17" w:rsidRDefault="006109E8" w:rsidP="00B65CAE">
      <w:pPr>
        <w:pStyle w:val="a8"/>
        <w:tabs>
          <w:tab w:val="left" w:pos="142"/>
        </w:tabs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основы финансовых отношений и кредитных отношений;</w:t>
      </w:r>
    </w:p>
    <w:p w:rsidR="006109E8" w:rsidRPr="00C54F17" w:rsidRDefault="006109E8" w:rsidP="00B65CAE">
      <w:pPr>
        <w:pStyle w:val="a8"/>
        <w:tabs>
          <w:tab w:val="left" w:pos="142"/>
        </w:tabs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судебно-арбитражная практика в части камеральных проверок;</w:t>
      </w:r>
    </w:p>
    <w:p w:rsidR="006109E8" w:rsidRPr="00C54F17" w:rsidRDefault="006109E8" w:rsidP="00B65CAE">
      <w:pPr>
        <w:pStyle w:val="a8"/>
        <w:tabs>
          <w:tab w:val="left" w:pos="142"/>
        </w:tabs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схемы ухода от налогов;</w:t>
      </w:r>
    </w:p>
    <w:p w:rsidR="006109E8" w:rsidRPr="00C54F17" w:rsidRDefault="006109E8" w:rsidP="00B65CAE">
      <w:pPr>
        <w:pStyle w:val="a8"/>
        <w:tabs>
          <w:tab w:val="left" w:pos="142"/>
        </w:tabs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порядок определения налогооблагаемой базы.</w:t>
      </w:r>
    </w:p>
    <w:p w:rsidR="00E57326" w:rsidRDefault="00E57326" w:rsidP="00B65CAE">
      <w:pPr>
        <w:overflowPunct/>
        <w:ind w:left="993" w:hanging="521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5E60F9" w:rsidRPr="00FE4463" w:rsidRDefault="001934AC" w:rsidP="00FE4463">
      <w:pPr>
        <w:pStyle w:val="a8"/>
        <w:numPr>
          <w:ilvl w:val="1"/>
          <w:numId w:val="17"/>
        </w:numPr>
        <w:overflowPunct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FE4463">
        <w:rPr>
          <w:rFonts w:ascii="Times New Roman" w:eastAsia="Calibri" w:hAnsi="Times New Roman"/>
          <w:sz w:val="24"/>
          <w:szCs w:val="24"/>
        </w:rPr>
        <w:t>Наличие функциональных знаний</w:t>
      </w:r>
      <w:r w:rsidR="009A463B" w:rsidRPr="00FE4463">
        <w:rPr>
          <w:rFonts w:ascii="Times New Roman" w:eastAsia="Calibri" w:hAnsi="Times New Roman"/>
          <w:sz w:val="24"/>
          <w:szCs w:val="24"/>
        </w:rPr>
        <w:t>:</w:t>
      </w:r>
    </w:p>
    <w:p w:rsidR="00E0661F" w:rsidRPr="00C54F17" w:rsidRDefault="00E0661F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принципы, методы, технологии и механизмы осуществления контроля (надзора);</w:t>
      </w:r>
    </w:p>
    <w:p w:rsidR="00E0661F" w:rsidRPr="00C54F17" w:rsidRDefault="00E0661F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виды, назначение и технологии организации проверочных процедур;</w:t>
      </w:r>
    </w:p>
    <w:p w:rsidR="00E0661F" w:rsidRPr="00C54F17" w:rsidRDefault="00E0661F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понятие единого реестра проверок, процедура его формирования;</w:t>
      </w:r>
    </w:p>
    <w:p w:rsidR="00E0661F" w:rsidRPr="00C54F17" w:rsidRDefault="00E0661F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E0661F" w:rsidRPr="00C54F17" w:rsidRDefault="00E0661F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процедура организации проверки: порядок, этапы, инструменты проведения;</w:t>
      </w:r>
    </w:p>
    <w:p w:rsidR="00E0661F" w:rsidRPr="00C54F17" w:rsidRDefault="00E0661F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ограничения при проведении проверочных процедур;</w:t>
      </w:r>
    </w:p>
    <w:p w:rsidR="00E0661F" w:rsidRPr="00C54F17" w:rsidRDefault="00E0661F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меры, принимаемые по результатам проверки;</w:t>
      </w:r>
    </w:p>
    <w:p w:rsidR="00E0661F" w:rsidRPr="00C54F17" w:rsidRDefault="00E0661F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плановые (рейдовые) осмотры;</w:t>
      </w:r>
    </w:p>
    <w:p w:rsidR="005E60F9" w:rsidRPr="00C54F17" w:rsidRDefault="005E60F9" w:rsidP="00B65CAE">
      <w:pPr>
        <w:overflowPunct/>
        <w:ind w:left="993" w:hanging="521"/>
        <w:jc w:val="both"/>
        <w:textAlignment w:val="auto"/>
        <w:rPr>
          <w:rFonts w:ascii="Times New Roman" w:eastAsia="Calibri" w:hAnsi="Times New Roman"/>
          <w:color w:val="FF0000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</w:t>
      </w:r>
      <w:r w:rsidRPr="00C54F17">
        <w:rPr>
          <w:rFonts w:ascii="Times New Roman" w:hAnsi="Times New Roman"/>
          <w:sz w:val="24"/>
          <w:szCs w:val="24"/>
          <w:lang w:val="en-US" w:bidi="en-US"/>
        </w:rPr>
        <w:t> </w:t>
      </w:r>
      <w:r w:rsidRPr="00C54F17">
        <w:rPr>
          <w:rFonts w:ascii="Times New Roman" w:hAnsi="Times New Roman"/>
          <w:sz w:val="24"/>
          <w:szCs w:val="24"/>
          <w:lang w:bidi="en-US"/>
        </w:rPr>
        <w:t>основания проведения и особенности внеплановых проверок.</w:t>
      </w:r>
    </w:p>
    <w:p w:rsidR="005E60F9" w:rsidRPr="00C54F17" w:rsidRDefault="005E60F9" w:rsidP="00B65CAE">
      <w:pPr>
        <w:overflowPunct/>
        <w:ind w:left="993" w:hanging="521"/>
        <w:jc w:val="both"/>
        <w:textAlignment w:val="auto"/>
        <w:rPr>
          <w:rFonts w:ascii="Times New Roman" w:eastAsia="Calibri" w:hAnsi="Times New Roman"/>
          <w:color w:val="FF0000"/>
          <w:sz w:val="24"/>
          <w:szCs w:val="24"/>
        </w:rPr>
      </w:pPr>
    </w:p>
    <w:p w:rsidR="00D65180" w:rsidRPr="00C54F17" w:rsidRDefault="00FE4463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 xml:space="preserve">6.6 </w:t>
      </w:r>
      <w:r w:rsidR="00B62685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="00452137" w:rsidRPr="00C54F17">
        <w:rPr>
          <w:rFonts w:ascii="Times New Roman" w:eastAsia="Calibri" w:hAnsi="Times New Roman"/>
          <w:color w:val="000000"/>
          <w:sz w:val="24"/>
          <w:szCs w:val="24"/>
        </w:rPr>
        <w:t xml:space="preserve"> Наличие базовых умений: </w:t>
      </w:r>
    </w:p>
    <w:p w:rsidR="00D65180" w:rsidRPr="00C54F17" w:rsidRDefault="00D65180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- умение мыслить системно (стратегически);</w:t>
      </w:r>
    </w:p>
    <w:p w:rsidR="00D65180" w:rsidRPr="00C54F17" w:rsidRDefault="00D65180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D65180" w:rsidRPr="00C54F17" w:rsidRDefault="00D65180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- коммуникативные умения;</w:t>
      </w:r>
    </w:p>
    <w:p w:rsidR="00D65180" w:rsidRPr="00C54F17" w:rsidRDefault="00D65180" w:rsidP="00B65CAE">
      <w:pPr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- умение управлять изменениями.</w:t>
      </w:r>
    </w:p>
    <w:p w:rsidR="00D65180" w:rsidRPr="00C54F17" w:rsidRDefault="00D65180" w:rsidP="00B65CAE">
      <w:pPr>
        <w:overflowPunct/>
        <w:ind w:left="993" w:hanging="521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13160B" w:rsidRPr="00FE4463" w:rsidRDefault="00FE4463" w:rsidP="00FE4463">
      <w:pPr>
        <w:overflowPunct/>
        <w:ind w:firstLine="426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 xml:space="preserve">6.7 </w:t>
      </w:r>
      <w:r w:rsidR="00136A59" w:rsidRPr="00FE4463">
        <w:rPr>
          <w:rFonts w:ascii="Times New Roman" w:eastAsia="Calibri" w:hAnsi="Times New Roman"/>
          <w:color w:val="000000"/>
          <w:sz w:val="24"/>
          <w:szCs w:val="24"/>
        </w:rPr>
        <w:t xml:space="preserve">Наличие </w:t>
      </w:r>
      <w:r w:rsidR="00136A59" w:rsidRPr="00FE4463">
        <w:rPr>
          <w:rFonts w:ascii="Times New Roman" w:eastAsia="Calibri" w:hAnsi="Times New Roman"/>
          <w:sz w:val="24"/>
          <w:szCs w:val="24"/>
        </w:rPr>
        <w:t>профессиональных</w:t>
      </w:r>
      <w:r w:rsidR="00136A59" w:rsidRPr="00FE4463">
        <w:rPr>
          <w:rFonts w:ascii="Times New Roman" w:eastAsia="Calibri" w:hAnsi="Times New Roman"/>
          <w:color w:val="000000"/>
          <w:sz w:val="24"/>
          <w:szCs w:val="24"/>
        </w:rPr>
        <w:t xml:space="preserve"> умений: </w:t>
      </w:r>
    </w:p>
    <w:p w:rsidR="0013160B" w:rsidRPr="00C54F17" w:rsidRDefault="008E445A" w:rsidP="00B65CAE">
      <w:pPr>
        <w:overflowPunct/>
        <w:ind w:left="993" w:hanging="521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bookmarkStart w:id="7" w:name="_Toc477362600"/>
      <w:r w:rsidRPr="00C54F17">
        <w:rPr>
          <w:rFonts w:ascii="Times New Roman" w:hAnsi="Times New Roman"/>
          <w:sz w:val="24"/>
          <w:szCs w:val="24"/>
        </w:rPr>
        <w:t>- составление акта по результатам проведения камеральной налоговой проверки</w:t>
      </w:r>
      <w:bookmarkEnd w:id="7"/>
      <w:r w:rsidR="003E47B3" w:rsidRPr="00C54F17">
        <w:rPr>
          <w:rFonts w:ascii="Times New Roman" w:eastAsia="Calibri" w:hAnsi="Times New Roman"/>
          <w:color w:val="000000"/>
          <w:sz w:val="24"/>
          <w:szCs w:val="24"/>
        </w:rPr>
        <w:t>.</w:t>
      </w:r>
    </w:p>
    <w:p w:rsidR="00AD6AA8" w:rsidRPr="00C54F17" w:rsidRDefault="00AD6AA8" w:rsidP="00B65CAE">
      <w:pPr>
        <w:overflowPunct/>
        <w:ind w:left="993" w:hanging="521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136A59" w:rsidRPr="00FE4463" w:rsidRDefault="00136A59" w:rsidP="00FE4463">
      <w:pPr>
        <w:pStyle w:val="a8"/>
        <w:numPr>
          <w:ilvl w:val="1"/>
          <w:numId w:val="19"/>
        </w:numPr>
        <w:overflowPunct/>
        <w:ind w:left="567" w:hanging="141"/>
        <w:jc w:val="both"/>
        <w:textAlignment w:val="auto"/>
        <w:rPr>
          <w:rFonts w:ascii="Times New Roman" w:eastAsia="Calibri" w:hAnsi="Times New Roman"/>
          <w:color w:val="000000"/>
          <w:sz w:val="24"/>
          <w:szCs w:val="24"/>
        </w:rPr>
      </w:pPr>
      <w:r w:rsidRPr="00FE4463">
        <w:rPr>
          <w:rFonts w:ascii="Times New Roman" w:eastAsia="Calibri" w:hAnsi="Times New Roman"/>
          <w:color w:val="000000"/>
          <w:sz w:val="24"/>
          <w:szCs w:val="24"/>
        </w:rPr>
        <w:t xml:space="preserve">Наличие </w:t>
      </w:r>
      <w:r w:rsidR="00AD6AA8" w:rsidRPr="00FE4463">
        <w:rPr>
          <w:rFonts w:ascii="Times New Roman" w:eastAsia="Calibri" w:hAnsi="Times New Roman"/>
          <w:color w:val="000000"/>
          <w:sz w:val="24"/>
          <w:szCs w:val="24"/>
        </w:rPr>
        <w:t>функциональных умений</w:t>
      </w:r>
      <w:r w:rsidRPr="00FE4463">
        <w:rPr>
          <w:rFonts w:ascii="Times New Roman" w:eastAsia="Calibri" w:hAnsi="Times New Roman"/>
          <w:color w:val="000000"/>
          <w:sz w:val="24"/>
          <w:szCs w:val="24"/>
        </w:rPr>
        <w:t>:</w:t>
      </w:r>
      <w:r w:rsidR="005A48E4" w:rsidRPr="00FE4463">
        <w:rPr>
          <w:rFonts w:ascii="Times New Roman" w:eastAsia="Calibri" w:hAnsi="Times New Roman"/>
          <w:color w:val="FF0000"/>
          <w:sz w:val="24"/>
          <w:szCs w:val="24"/>
        </w:rPr>
        <w:t xml:space="preserve"> </w:t>
      </w:r>
    </w:p>
    <w:p w:rsidR="009F03DB" w:rsidRPr="00C54F17" w:rsidRDefault="009F03DB" w:rsidP="00B65CAE">
      <w:pPr>
        <w:pStyle w:val="a8"/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 проведение плановых и внеплановых документарных (камеральных) проверок (обследований);</w:t>
      </w:r>
    </w:p>
    <w:p w:rsidR="009F03DB" w:rsidRPr="00C54F17" w:rsidRDefault="009F03DB" w:rsidP="00B65CAE">
      <w:pPr>
        <w:pStyle w:val="a8"/>
        <w:overflowPunct/>
        <w:autoSpaceDE/>
        <w:autoSpaceDN/>
        <w:adjustRightInd/>
        <w:ind w:left="993" w:hanging="521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D65180" w:rsidRPr="00C54F17" w:rsidRDefault="009F03DB" w:rsidP="00B65CAE">
      <w:pPr>
        <w:overflowPunct/>
        <w:adjustRightInd/>
        <w:ind w:left="993" w:hanging="521"/>
        <w:contextualSpacing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  <w:lang w:bidi="en-US"/>
        </w:rPr>
        <w:t>- осуществление исполнения предписаний, решений и других распорядительных документов.</w:t>
      </w:r>
    </w:p>
    <w:p w:rsidR="00B65CAE" w:rsidRPr="007C169C" w:rsidRDefault="00B65CAE" w:rsidP="006C72D2">
      <w:pPr>
        <w:overflowPunct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405C5D" w:rsidRPr="007C169C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:rsidR="00405C5D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Default="00405C5D" w:rsidP="003A5ABC">
      <w:pPr>
        <w:pStyle w:val="a8"/>
        <w:numPr>
          <w:ilvl w:val="0"/>
          <w:numId w:val="22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3A5ABC">
        <w:rPr>
          <w:rFonts w:ascii="Times New Roman" w:hAnsi="Times New Roman"/>
          <w:sz w:val="24"/>
          <w:szCs w:val="24"/>
          <w:lang w:eastAsia="ru-RU"/>
        </w:rPr>
        <w:t xml:space="preserve"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</w:t>
      </w:r>
      <w:r w:rsidRPr="003A5AB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предусмотрены </w:t>
      </w:r>
      <w:hyperlink r:id="rId9" w:history="1">
        <w:r w:rsidRPr="003A5ABC">
          <w:rPr>
            <w:rFonts w:ascii="Times New Roman" w:hAnsi="Times New Roman"/>
            <w:sz w:val="24"/>
            <w:szCs w:val="24"/>
            <w:lang w:eastAsia="ru-RU"/>
          </w:rPr>
          <w:t>статьями 14</w:t>
        </w:r>
      </w:hyperlink>
      <w:r w:rsidRPr="003A5ABC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0" w:history="1">
        <w:r w:rsidRPr="003A5ABC">
          <w:rPr>
            <w:rFonts w:ascii="Times New Roman" w:hAnsi="Times New Roman"/>
            <w:sz w:val="24"/>
            <w:szCs w:val="24"/>
            <w:lang w:eastAsia="ru-RU"/>
          </w:rPr>
          <w:t>15</w:t>
        </w:r>
      </w:hyperlink>
      <w:r w:rsidRPr="003A5ABC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1" w:history="1">
        <w:r w:rsidRPr="003A5ABC">
          <w:rPr>
            <w:rFonts w:ascii="Times New Roman" w:hAnsi="Times New Roman"/>
            <w:sz w:val="24"/>
            <w:szCs w:val="24"/>
            <w:lang w:eastAsia="ru-RU"/>
          </w:rPr>
          <w:t>17</w:t>
        </w:r>
      </w:hyperlink>
      <w:r w:rsidRPr="003A5ABC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2" w:history="1">
        <w:r w:rsidRPr="003A5ABC">
          <w:rPr>
            <w:rFonts w:ascii="Times New Roman" w:hAnsi="Times New Roman"/>
            <w:sz w:val="24"/>
            <w:szCs w:val="24"/>
            <w:lang w:eastAsia="ru-RU"/>
          </w:rPr>
          <w:t>18</w:t>
        </w:r>
      </w:hyperlink>
      <w:r w:rsidRPr="003A5ABC"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A5ABC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Pr="003A5ABC">
        <w:rPr>
          <w:rFonts w:ascii="Times New Roman" w:hAnsi="Times New Roman"/>
          <w:sz w:val="24"/>
          <w:szCs w:val="24"/>
          <w:lang w:eastAsia="ru-RU"/>
        </w:rPr>
        <w:t>. N 79-ФЗ "О государственной гражданской службе Российской Федерации" (далее – закон №79-ФЗ).</w:t>
      </w:r>
    </w:p>
    <w:p w:rsidR="003A6597" w:rsidRPr="003A5ABC" w:rsidRDefault="003A6597" w:rsidP="003A6597">
      <w:pPr>
        <w:pStyle w:val="a8"/>
        <w:overflowPunct/>
        <w:autoSpaceDE/>
        <w:autoSpaceDN/>
        <w:adjustRightInd/>
        <w:ind w:left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777E4F" w:rsidRPr="003A5ABC" w:rsidRDefault="00777E4F" w:rsidP="003A5ABC">
      <w:pPr>
        <w:pStyle w:val="a8"/>
        <w:numPr>
          <w:ilvl w:val="0"/>
          <w:numId w:val="22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3A5ABC">
        <w:rPr>
          <w:rFonts w:ascii="Times New Roman" w:hAnsi="Times New Roman"/>
          <w:sz w:val="24"/>
          <w:szCs w:val="24"/>
          <w:lang w:eastAsia="ru-RU"/>
        </w:rPr>
        <w:t xml:space="preserve">В целях реализации задач и функций, возложенных на отдел камеральных проверок № </w:t>
      </w:r>
      <w:r w:rsidR="00CC21B5" w:rsidRPr="003A5ABC">
        <w:rPr>
          <w:rFonts w:ascii="Times New Roman" w:hAnsi="Times New Roman"/>
          <w:sz w:val="24"/>
          <w:szCs w:val="24"/>
          <w:lang w:eastAsia="ru-RU"/>
        </w:rPr>
        <w:t>4</w:t>
      </w:r>
      <w:r w:rsidRPr="003A5ABC">
        <w:rPr>
          <w:rFonts w:ascii="Times New Roman" w:hAnsi="Times New Roman"/>
          <w:sz w:val="24"/>
          <w:szCs w:val="24"/>
          <w:lang w:eastAsia="ru-RU"/>
        </w:rPr>
        <w:t xml:space="preserve">, государственный налоговый инспектор обязан: </w:t>
      </w:r>
    </w:p>
    <w:p w:rsidR="007F7014" w:rsidRPr="00C54F17" w:rsidRDefault="001720F0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 xml:space="preserve">- </w:t>
      </w:r>
      <w:r w:rsidR="007F7014" w:rsidRPr="00C54F17">
        <w:rPr>
          <w:rFonts w:ascii="Times New Roman" w:eastAsia="Calibri" w:hAnsi="Times New Roman"/>
          <w:sz w:val="24"/>
          <w:szCs w:val="24"/>
        </w:rPr>
        <w:t>своевременно и качественно исполнять поручения руководства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должностным регламентом;</w:t>
      </w:r>
    </w:p>
    <w:p w:rsidR="007F7014" w:rsidRPr="00C54F17" w:rsidRDefault="009F246F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 xml:space="preserve">- </w:t>
      </w:r>
      <w:r w:rsidR="007F7014" w:rsidRPr="00C54F17">
        <w:rPr>
          <w:rFonts w:ascii="Times New Roman" w:eastAsia="Calibri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213CE0" w:rsidRPr="00C54F17" w:rsidRDefault="00213CE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осуществлять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213CE0" w:rsidRPr="00C54F17" w:rsidRDefault="00213CE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осуществлять взаимодействие с правоохранительными и иными контролирующими органами по предмету деятельности Отдела;</w:t>
      </w:r>
    </w:p>
    <w:p w:rsidR="00213CE0" w:rsidRPr="00C54F17" w:rsidRDefault="00213CE0" w:rsidP="006C72D2">
      <w:pPr>
        <w:overflowPunct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осуществлять контроль за правильностью исчисления налога на добавленную стоимость, Акцизов, в соответствии с методическими рекомендациями и действующим законодательством;</w:t>
      </w:r>
    </w:p>
    <w:p w:rsidR="00213CE0" w:rsidRPr="00C54F17" w:rsidRDefault="00213CE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выполнять требования регламента проведения камеральных налоговых проверок, утвержденного Приказом ФНС России и методических рекомендаций ФНС России;</w:t>
      </w:r>
    </w:p>
    <w:p w:rsidR="00213CE0" w:rsidRPr="00C54F17" w:rsidRDefault="00213CE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проводить камеральные налоговые проверки налоговых деклараций по налогу на добавленную стоимость, налоговые декларации по уплате Акцизов, и иных документов, служащих основанием для исчисления и уплаты налога на добавленную стоимость, отвечать за качество проводимых налоговых проверок с учетом использования косвенной информации;</w:t>
      </w:r>
    </w:p>
    <w:p w:rsidR="00213CE0" w:rsidRPr="00C54F17" w:rsidRDefault="005E402A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в рамках камеральной проверки проводить анализ налоговых деклараций по налогу на добавленную стоимость, налоговых деклараций по уплате Акцизов, и иных документов, служащих основанием для исчисления и уплаты НДС, Акцизов;</w:t>
      </w:r>
    </w:p>
    <w:p w:rsidR="00213CE0" w:rsidRPr="00C54F17" w:rsidRDefault="005E402A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осуществлять мониторинг налоговых деклараций по НДС</w:t>
      </w:r>
      <w:r w:rsidRPr="00C54F17">
        <w:rPr>
          <w:rFonts w:ascii="Times New Roman" w:hAnsi="Times New Roman"/>
          <w:sz w:val="24"/>
          <w:szCs w:val="24"/>
        </w:rPr>
        <w:t>, налоговых деклараций по Акцизам,</w:t>
      </w:r>
      <w:r w:rsidR="00213CE0" w:rsidRPr="00C54F17">
        <w:rPr>
          <w:rFonts w:ascii="Times New Roman" w:hAnsi="Times New Roman"/>
          <w:sz w:val="24"/>
          <w:szCs w:val="24"/>
        </w:rPr>
        <w:t xml:space="preserve"> и иных документов, служащих основанием для исчисления налога на добавленную стоимость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213CE0" w:rsidRPr="00C54F17" w:rsidRDefault="006028C4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истребовать информацию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мероприятий;</w:t>
      </w:r>
    </w:p>
    <w:p w:rsidR="00213CE0" w:rsidRPr="00C54F17" w:rsidRDefault="006028C4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готовить и передавать в правовой отдел материалы для обеспечения производства и для производства дел о нарушениях законодательства по НДС, Акцизам;</w:t>
      </w:r>
    </w:p>
    <w:p w:rsidR="00213CE0" w:rsidRPr="00C54F17" w:rsidRDefault="006C40AE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участвовать в производстве по делам об административных правонарушениях в соответствии со ст. 15.5</w:t>
      </w:r>
      <w:r w:rsidRPr="00C54F17">
        <w:rPr>
          <w:rFonts w:ascii="Times New Roman" w:hAnsi="Times New Roman"/>
          <w:sz w:val="24"/>
          <w:szCs w:val="24"/>
        </w:rPr>
        <w:t>; 19.4</w:t>
      </w:r>
      <w:r w:rsidR="00213CE0" w:rsidRPr="00C54F17">
        <w:rPr>
          <w:rFonts w:ascii="Times New Roman" w:hAnsi="Times New Roman"/>
          <w:sz w:val="24"/>
          <w:szCs w:val="24"/>
        </w:rPr>
        <w:t xml:space="preserve"> КоАП (составлять протоколы об административных правонарушениях);</w:t>
      </w:r>
    </w:p>
    <w:p w:rsidR="00213CE0" w:rsidRPr="00C54F17" w:rsidRDefault="006C40AE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нести полную ответственность за своевременность и качество проведения камеральных налоговых проверок;</w:t>
      </w:r>
    </w:p>
    <w:p w:rsidR="00213CE0" w:rsidRPr="00C54F17" w:rsidRDefault="006C40AE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объективно отражать в решении камеральной налоговой проверки обстоятельства финансово - хозяйственной деятельности налогоплательщика, имеющие отношения к фактам выявленных нарушений;</w:t>
      </w:r>
    </w:p>
    <w:p w:rsidR="00213CE0" w:rsidRPr="00C54F17" w:rsidRDefault="006C40AE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ясно и грамотно излагать в решении камеральной налоговой проверки факты нарушения налогового законодательства со ссылками на нормативные акты, нарушенные налогоплательщиком;</w:t>
      </w:r>
    </w:p>
    <w:p w:rsidR="00213CE0" w:rsidRPr="00C54F17" w:rsidRDefault="007124B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соблюдать срок проведения проверок, установленный регламентом проведения камеральных налоговых проверок налоговой отчетности, но не более 3 месяцев с момента предоставления налоговой отчетности;</w:t>
      </w:r>
    </w:p>
    <w:p w:rsidR="00213CE0" w:rsidRPr="00C54F17" w:rsidRDefault="007124B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lastRenderedPageBreak/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согласовывать акты и проекты решений с начальником отдела, правовым отделом инспекции и передавать решение на рассмотрение руководству Межрайонной ИФНС России №12 по Приморскому краю;</w:t>
      </w:r>
    </w:p>
    <w:p w:rsidR="00213CE0" w:rsidRPr="00C54F17" w:rsidRDefault="007124B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передавать в </w:t>
      </w:r>
      <w:r w:rsidRPr="00C54F17">
        <w:rPr>
          <w:rFonts w:ascii="Times New Roman" w:hAnsi="Times New Roman"/>
          <w:sz w:val="24"/>
          <w:szCs w:val="24"/>
        </w:rPr>
        <w:t xml:space="preserve">контрольно – аналитический </w:t>
      </w:r>
      <w:r w:rsidR="00213CE0" w:rsidRPr="00C54F17">
        <w:rPr>
          <w:rFonts w:ascii="Times New Roman" w:hAnsi="Times New Roman"/>
          <w:sz w:val="24"/>
          <w:szCs w:val="24"/>
        </w:rPr>
        <w:t>отдел служебные записки о нарушениях действующего законодательства с целью рассмотрения вопроса о возможном включении в план проведения выездной налоговой проверки;</w:t>
      </w:r>
    </w:p>
    <w:p w:rsidR="00213CE0" w:rsidRPr="00C54F17" w:rsidRDefault="007124B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принимать меры по применению штрафных санкций за нарушение налогового законодательства по налогу на добавленную стоимость, по налогу на Акцизы, в соответствии со ст.119, 122</w:t>
      </w:r>
      <w:r w:rsidRPr="00C54F17">
        <w:rPr>
          <w:rFonts w:ascii="Times New Roman" w:hAnsi="Times New Roman"/>
          <w:sz w:val="24"/>
          <w:szCs w:val="24"/>
        </w:rPr>
        <w:t>, 126, 129.1</w:t>
      </w:r>
      <w:r w:rsidR="00213CE0" w:rsidRPr="00C54F17">
        <w:rPr>
          <w:rFonts w:ascii="Times New Roman" w:hAnsi="Times New Roman"/>
          <w:sz w:val="24"/>
          <w:szCs w:val="24"/>
        </w:rPr>
        <w:t xml:space="preserve"> НК РФ;</w:t>
      </w:r>
    </w:p>
    <w:p w:rsidR="00213CE0" w:rsidRPr="00C54F17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выявлять и анализировать схемы ухода от налогообложения, вырабатывать предложения по их предотвращению;</w:t>
      </w:r>
    </w:p>
    <w:p w:rsidR="00213CE0" w:rsidRPr="00C54F17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получать доступ в установленном порядке к федеральным информационным ресурсам, если исполнение должностных обязанностей связано с использованием таких сведений;</w:t>
      </w:r>
    </w:p>
    <w:p w:rsidR="00213CE0" w:rsidRPr="00C54F17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</w:t>
      </w:r>
      <w:r w:rsidRPr="00C54F17">
        <w:rPr>
          <w:rFonts w:ascii="Times New Roman" w:hAnsi="Times New Roman"/>
          <w:sz w:val="24"/>
          <w:szCs w:val="24"/>
        </w:rPr>
        <w:t xml:space="preserve"> </w:t>
      </w:r>
      <w:r w:rsidR="00213CE0" w:rsidRPr="00C54F17">
        <w:rPr>
          <w:rFonts w:ascii="Times New Roman" w:hAnsi="Times New Roman"/>
          <w:sz w:val="24"/>
          <w:szCs w:val="24"/>
        </w:rPr>
        <w:t>по решению начальника отдела принимать участие в составлении информаций и сообщений в Управление ФНС России по Приморскому краю, отвечать за их качество и своевременность;</w:t>
      </w:r>
    </w:p>
    <w:p w:rsidR="00213CE0" w:rsidRPr="00C54F17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участвовать при необходимости в рассмотрении арбитражным судом споров с налогоплательщиками, состоящими на учете в инспекции;</w:t>
      </w:r>
    </w:p>
    <w:p w:rsidR="00213CE0" w:rsidRPr="00C54F17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использовать в своей рабо</w:t>
      </w:r>
      <w:r w:rsidRPr="00C54F17">
        <w:rPr>
          <w:rFonts w:ascii="Times New Roman" w:hAnsi="Times New Roman"/>
          <w:sz w:val="24"/>
          <w:szCs w:val="24"/>
        </w:rPr>
        <w:t xml:space="preserve">те программы системы ЭОД, </w:t>
      </w:r>
      <w:r w:rsidR="00213CE0" w:rsidRPr="00C54F17">
        <w:rPr>
          <w:rFonts w:ascii="Times New Roman" w:hAnsi="Times New Roman"/>
          <w:sz w:val="24"/>
          <w:szCs w:val="24"/>
        </w:rPr>
        <w:t>СЭД, ПК Регион, ПК ВАИ, СПАРК, АИС Налог- 3, АСК НДС- 2и др.;</w:t>
      </w:r>
    </w:p>
    <w:p w:rsidR="00213CE0" w:rsidRPr="00C54F17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>владеть навыками работы на компьютере, знать необходимые для работы программы «Системы ЭОД» (ветки, связанные с планированием и проведением камеральных проверок), «Office» (Консультант, Word, Excel, АСК НДС- 2, и другие программы необходимые для работы;</w:t>
      </w:r>
    </w:p>
    <w:p w:rsidR="00213CE0" w:rsidRPr="00C54F17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отвечать за сохранение налоговой тайны и пароля пользователя, неразглашение ведомственной информации, предназначенной для служебного пользования, сохранения информации ограниченного распространения и бланков строгой отчетности, служебного удостоверения;</w:t>
      </w:r>
    </w:p>
    <w:p w:rsidR="00213CE0" w:rsidRPr="00C54F17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выполнять другие поручения и распоряжения начальника отдела в пределах функций, возложенных на отдел;</w:t>
      </w:r>
    </w:p>
    <w:p w:rsidR="00213CE0" w:rsidRPr="00C54F17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обеспечивать сохранность документов, принятых от налогоплательщиков для проведения камеральных проверок;</w:t>
      </w:r>
    </w:p>
    <w:p w:rsidR="00213CE0" w:rsidRPr="00C54F17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представлять начальнику отдела, а в необходимых случаях начальнику Межрайонной ИФНС России № 12 по Приморскому краю, его заместителям оперативную и косвенную информацию по материалам камеральных проверок, а также необходимые сведения для подготовки информации в УФНС России по Приморскому краю;</w:t>
      </w:r>
    </w:p>
    <w:p w:rsidR="00213CE0" w:rsidRPr="00C54F17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в сроки, установленные Управлением ФНС России по Приморскому краю, качественно и своевременно предоставлять информации, обязательную и дополнительную отчетности и сообщения по вышеперечисленным вопросам;</w:t>
      </w:r>
    </w:p>
    <w:p w:rsidR="00213CE0" w:rsidRPr="00C54F17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вести в установленном порядке делопроизводство в отделе;</w:t>
      </w:r>
    </w:p>
    <w:p w:rsidR="00213CE0" w:rsidRPr="00C54F17" w:rsidRDefault="002A146A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участвовать в подготовке ответов на письменные запросы налогоплательщиков;</w:t>
      </w:r>
    </w:p>
    <w:p w:rsidR="00213CE0" w:rsidRPr="00C54F17" w:rsidRDefault="002A146A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корректно и внимательно относиться к налогоплательщикам и их представителям. Не создавать конфликтных ситуаций в отделе;</w:t>
      </w:r>
    </w:p>
    <w:p w:rsidR="00213CE0" w:rsidRPr="00C54F17" w:rsidRDefault="0029219B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изучать инструктивный материал, методическую литературу, повышать профессиональный уровень, использовать в работе новые методики;</w:t>
      </w:r>
    </w:p>
    <w:p w:rsidR="00213CE0" w:rsidRPr="00C54F17" w:rsidRDefault="0029219B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обеспечивать аккуратный внешний вид рабочего места, его чистоту и порядок;</w:t>
      </w:r>
    </w:p>
    <w:p w:rsidR="00213CE0" w:rsidRPr="00C54F17" w:rsidRDefault="0029219B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обеспечивать качественное и своевременное ведение информационн</w:t>
      </w:r>
      <w:r w:rsidRPr="00C54F17">
        <w:rPr>
          <w:rFonts w:ascii="Times New Roman" w:hAnsi="Times New Roman"/>
          <w:sz w:val="24"/>
          <w:szCs w:val="24"/>
        </w:rPr>
        <w:t>ых</w:t>
      </w:r>
      <w:r w:rsidR="00213CE0" w:rsidRPr="00C54F17">
        <w:rPr>
          <w:rFonts w:ascii="Times New Roman" w:hAnsi="Times New Roman"/>
          <w:sz w:val="24"/>
          <w:szCs w:val="24"/>
        </w:rPr>
        <w:t xml:space="preserve"> ресурс</w:t>
      </w:r>
      <w:r w:rsidRPr="00C54F17">
        <w:rPr>
          <w:rFonts w:ascii="Times New Roman" w:hAnsi="Times New Roman"/>
          <w:sz w:val="24"/>
          <w:szCs w:val="24"/>
        </w:rPr>
        <w:t>ов</w:t>
      </w:r>
      <w:r w:rsidR="00A9668C" w:rsidRPr="00A9668C">
        <w:rPr>
          <w:rFonts w:ascii="Times New Roman" w:hAnsi="Times New Roman"/>
          <w:sz w:val="24"/>
          <w:szCs w:val="24"/>
        </w:rPr>
        <w:t xml:space="preserve"> </w:t>
      </w:r>
      <w:r w:rsidR="00A9668C">
        <w:rPr>
          <w:rFonts w:ascii="Times New Roman" w:hAnsi="Times New Roman"/>
          <w:sz w:val="24"/>
          <w:szCs w:val="24"/>
        </w:rPr>
        <w:t>«Камеральные проверки», «Досье налогоплательщика», обязательные к заполнению при проведении контрольных мероприятий</w:t>
      </w:r>
      <w:r w:rsidR="00213CE0" w:rsidRPr="00C54F17">
        <w:rPr>
          <w:rFonts w:ascii="Times New Roman" w:hAnsi="Times New Roman"/>
          <w:sz w:val="24"/>
          <w:szCs w:val="24"/>
        </w:rPr>
        <w:t>;</w:t>
      </w:r>
    </w:p>
    <w:p w:rsidR="00213CE0" w:rsidRPr="00C54F17" w:rsidRDefault="0029219B" w:rsidP="006C72D2">
      <w:pPr>
        <w:overflowPunct/>
        <w:autoSpaceDE/>
        <w:autoSpaceDN/>
        <w:adjustRightInd/>
        <w:ind w:right="-1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-</w:t>
      </w:r>
      <w:r w:rsidR="00213CE0" w:rsidRPr="00C54F17">
        <w:rPr>
          <w:rFonts w:ascii="Times New Roman" w:hAnsi="Times New Roman"/>
          <w:sz w:val="24"/>
          <w:szCs w:val="24"/>
          <w:lang w:eastAsia="ru-RU"/>
        </w:rPr>
        <w:t xml:space="preserve"> составлять и вручать налогоплательщику акт камеральной налоговой проверки (акт об обнаружении фактов, свидетельствующих о совершении налогового правонарушения) в сроки, установленные действующим законодательством (с учетом изменений и дополнений);</w:t>
      </w:r>
    </w:p>
    <w:p w:rsidR="00213CE0" w:rsidRPr="00C54F17" w:rsidRDefault="0029219B" w:rsidP="006C72D2">
      <w:pPr>
        <w:overflowPunct/>
        <w:autoSpaceDE/>
        <w:autoSpaceDN/>
        <w:adjustRightInd/>
        <w:ind w:right="-1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-</w:t>
      </w:r>
      <w:r w:rsidR="00213CE0" w:rsidRPr="00C54F17">
        <w:rPr>
          <w:rFonts w:ascii="Times New Roman" w:hAnsi="Times New Roman"/>
          <w:sz w:val="24"/>
          <w:szCs w:val="24"/>
          <w:lang w:eastAsia="ru-RU"/>
        </w:rPr>
        <w:t xml:space="preserve"> заблаговременно уведомлять налогоплательщиков о дате и времени рассмотрения материалов камеральной налоговой проверки;</w:t>
      </w:r>
    </w:p>
    <w:p w:rsidR="00213CE0" w:rsidRPr="00C54F17" w:rsidRDefault="0029219B" w:rsidP="006C72D2">
      <w:pPr>
        <w:overflowPunct/>
        <w:autoSpaceDE/>
        <w:autoSpaceDN/>
        <w:adjustRightInd/>
        <w:ind w:right="-1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lastRenderedPageBreak/>
        <w:t>-</w:t>
      </w:r>
      <w:r w:rsidR="00213CE0" w:rsidRPr="00C54F17">
        <w:rPr>
          <w:rFonts w:ascii="Times New Roman" w:hAnsi="Times New Roman"/>
          <w:sz w:val="24"/>
          <w:szCs w:val="24"/>
          <w:lang w:eastAsia="ru-RU"/>
        </w:rPr>
        <w:t xml:space="preserve"> вносить документы, истребованные у налогоплательщика в рамках ст. 93 НК РФ в базу данных ФИР истребование документов;</w:t>
      </w:r>
    </w:p>
    <w:p w:rsidR="00213CE0" w:rsidRPr="00C54F17" w:rsidRDefault="0029219B" w:rsidP="006C72D2">
      <w:pPr>
        <w:overflowPunct/>
        <w:autoSpaceDE/>
        <w:autoSpaceDN/>
        <w:adjustRightInd/>
        <w:ind w:right="-1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-</w:t>
      </w:r>
      <w:r w:rsidR="00213CE0" w:rsidRPr="00C54F17">
        <w:rPr>
          <w:rFonts w:ascii="Times New Roman" w:hAnsi="Times New Roman"/>
          <w:sz w:val="24"/>
          <w:szCs w:val="24"/>
          <w:lang w:eastAsia="ru-RU"/>
        </w:rPr>
        <w:t xml:space="preserve"> подготавливать и направлять решение о привлечении налогоплательщика (лица) к ответственности в сроки, установленные действующим законодательством (с учетом изменений и дополнений);</w:t>
      </w:r>
    </w:p>
    <w:p w:rsidR="00213CE0" w:rsidRPr="00C54F17" w:rsidRDefault="0029219B" w:rsidP="006C72D2">
      <w:pPr>
        <w:overflowPunct/>
        <w:autoSpaceDE/>
        <w:autoSpaceDN/>
        <w:adjustRightInd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-</w:t>
      </w:r>
      <w:r w:rsidR="00A052B0">
        <w:rPr>
          <w:rFonts w:ascii="Times New Roman" w:hAnsi="Times New Roman"/>
          <w:sz w:val="24"/>
          <w:szCs w:val="24"/>
          <w:lang w:eastAsia="ru-RU"/>
        </w:rPr>
        <w:t xml:space="preserve"> о</w:t>
      </w:r>
      <w:r w:rsidR="00213CE0" w:rsidRPr="00C54F17">
        <w:rPr>
          <w:rFonts w:ascii="Times New Roman" w:hAnsi="Times New Roman"/>
          <w:sz w:val="24"/>
          <w:szCs w:val="24"/>
          <w:lang w:eastAsia="ru-RU"/>
        </w:rPr>
        <w:t xml:space="preserve">существлять контроль и своевременно приостанавливать операции по счетам налогоплательщиков в банках за непредставление налоговой декларации по НДС, Акцизам, также за непредставление квитанции о приеме в адрес налогового органа в соответствии со статьей 76 Налогового кодекса Российской Федерации. </w:t>
      </w:r>
    </w:p>
    <w:p w:rsidR="00213CE0" w:rsidRDefault="0029219B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-</w:t>
      </w:r>
      <w:r w:rsidR="00213CE0" w:rsidRPr="00C54F17">
        <w:rPr>
          <w:rFonts w:ascii="Times New Roman" w:hAnsi="Times New Roman"/>
          <w:sz w:val="24"/>
          <w:szCs w:val="24"/>
          <w:lang w:eastAsia="ru-RU"/>
        </w:rPr>
        <w:t xml:space="preserve"> выполнять иные поруче</w:t>
      </w:r>
      <w:r w:rsidRPr="00C54F17">
        <w:rPr>
          <w:rFonts w:ascii="Times New Roman" w:hAnsi="Times New Roman"/>
          <w:sz w:val="24"/>
          <w:szCs w:val="24"/>
          <w:lang w:eastAsia="ru-RU"/>
        </w:rPr>
        <w:t>ния в рамках компетенции отдела.</w:t>
      </w:r>
    </w:p>
    <w:p w:rsidR="00CE4B34" w:rsidRPr="00C54F17" w:rsidRDefault="00CE4B34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095CAF" w:rsidRPr="00C54F17" w:rsidRDefault="00B332DF" w:rsidP="003A5ABC">
      <w:pPr>
        <w:pStyle w:val="a8"/>
        <w:numPr>
          <w:ilvl w:val="0"/>
          <w:numId w:val="22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 xml:space="preserve">В целях </w:t>
      </w:r>
      <w:r w:rsidR="00246653" w:rsidRPr="00C54F17">
        <w:rPr>
          <w:rFonts w:ascii="Times New Roman" w:hAnsi="Times New Roman"/>
          <w:sz w:val="24"/>
          <w:szCs w:val="24"/>
          <w:lang w:eastAsia="ru-RU"/>
        </w:rPr>
        <w:t>исполнения</w:t>
      </w:r>
      <w:r w:rsidRPr="00C54F17">
        <w:rPr>
          <w:rFonts w:ascii="Times New Roman" w:hAnsi="Times New Roman"/>
          <w:sz w:val="24"/>
          <w:szCs w:val="24"/>
          <w:lang w:eastAsia="ru-RU"/>
        </w:rPr>
        <w:t xml:space="preserve"> возложенных </w:t>
      </w:r>
      <w:r w:rsidR="00246653" w:rsidRPr="00C54F17">
        <w:rPr>
          <w:rFonts w:ascii="Times New Roman" w:hAnsi="Times New Roman"/>
          <w:sz w:val="24"/>
          <w:szCs w:val="24"/>
          <w:lang w:eastAsia="ru-RU"/>
        </w:rPr>
        <w:t xml:space="preserve">должностных </w:t>
      </w:r>
      <w:r w:rsidR="00350DAF" w:rsidRPr="00C54F17">
        <w:rPr>
          <w:rFonts w:ascii="Times New Roman" w:hAnsi="Times New Roman"/>
          <w:sz w:val="24"/>
          <w:szCs w:val="24"/>
          <w:lang w:eastAsia="ru-RU"/>
        </w:rPr>
        <w:t xml:space="preserve">обязанностей </w:t>
      </w:r>
      <w:r w:rsidR="00234875" w:rsidRPr="00C54F17">
        <w:rPr>
          <w:rFonts w:ascii="Times New Roman" w:hAnsi="Times New Roman"/>
          <w:sz w:val="24"/>
          <w:szCs w:val="24"/>
          <w:lang w:eastAsia="ru-RU"/>
        </w:rPr>
        <w:t>государственный налоговый инспектор имеет право</w:t>
      </w:r>
      <w:r w:rsidR="004F2D7E" w:rsidRPr="00C54F17">
        <w:rPr>
          <w:rFonts w:ascii="Times New Roman" w:hAnsi="Times New Roman"/>
          <w:sz w:val="24"/>
          <w:szCs w:val="24"/>
          <w:lang w:eastAsia="ru-RU"/>
        </w:rPr>
        <w:t xml:space="preserve"> на</w:t>
      </w:r>
      <w:r w:rsidR="00234875" w:rsidRPr="00C54F17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4F2D7E" w:rsidRPr="00C54F17" w:rsidRDefault="004F2D7E" w:rsidP="001B154E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F2D7E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F2D7E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4F2D7E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отделе;</w:t>
      </w:r>
    </w:p>
    <w:p w:rsidR="004F2D7E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должностной рост на конкурсной основе;</w:t>
      </w:r>
    </w:p>
    <w:p w:rsidR="001B154E" w:rsidRDefault="004F2D7E" w:rsidP="001B154E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дополнительное профессиональное образование в порядке, установленном настоящим Федеральным </w:t>
      </w:r>
      <w:hyperlink r:id="rId13" w:history="1">
        <w:r w:rsidRPr="00C54F17">
          <w:rPr>
            <w:rFonts w:ascii="Times New Roman" w:hAnsi="Times New Roman"/>
            <w:sz w:val="24"/>
            <w:szCs w:val="24"/>
          </w:rPr>
          <w:t>законом</w:t>
        </w:r>
      </w:hyperlink>
      <w:r w:rsidRPr="00C54F17">
        <w:rPr>
          <w:rFonts w:ascii="Times New Roman" w:hAnsi="Times New Roman"/>
          <w:sz w:val="24"/>
          <w:szCs w:val="24"/>
        </w:rPr>
        <w:t xml:space="preserve"> и другими федеральными законами;</w:t>
      </w:r>
    </w:p>
    <w:p w:rsidR="004F2D7E" w:rsidRPr="001B154E" w:rsidRDefault="004F2D7E" w:rsidP="001B154E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B154E">
        <w:rPr>
          <w:rFonts w:ascii="Times New Roman" w:hAnsi="Times New Roman"/>
          <w:sz w:val="24"/>
          <w:szCs w:val="24"/>
        </w:rPr>
        <w:t xml:space="preserve">  -  членство в профессиональном союзе;</w:t>
      </w:r>
    </w:p>
    <w:p w:rsidR="004F2D7E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проведение по его заявлению служебной проверки;</w:t>
      </w:r>
    </w:p>
    <w:p w:rsidR="004F2D7E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4F2D7E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государственное пенсионное обеспечение в соответствии с федеральным законом;</w:t>
      </w:r>
    </w:p>
    <w:p w:rsidR="00095CAF" w:rsidRPr="00BE745E" w:rsidRDefault="007C169C" w:rsidP="00BE745E">
      <w:pPr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E745E">
        <w:rPr>
          <w:rFonts w:ascii="Times New Roman" w:hAnsi="Times New Roman"/>
          <w:sz w:val="24"/>
          <w:szCs w:val="24"/>
        </w:rPr>
        <w:t xml:space="preserve"> </w:t>
      </w:r>
      <w:r w:rsidR="004F2D7E" w:rsidRPr="00BE745E">
        <w:rPr>
          <w:rFonts w:ascii="Times New Roman" w:hAnsi="Times New Roman"/>
          <w:sz w:val="24"/>
          <w:szCs w:val="24"/>
        </w:rPr>
        <w:t xml:space="preserve">- </w:t>
      </w:r>
      <w:r w:rsidR="00095CAF" w:rsidRPr="00BE745E">
        <w:rPr>
          <w:rFonts w:ascii="Times New Roman" w:hAnsi="Times New Roman"/>
          <w:sz w:val="24"/>
          <w:szCs w:val="24"/>
        </w:rPr>
        <w:t>на защиту своих персональных данных;</w:t>
      </w:r>
    </w:p>
    <w:p w:rsidR="00095CAF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095CAF" w:rsidRPr="00C54F17">
        <w:rPr>
          <w:rFonts w:ascii="Times New Roman" w:hAnsi="Times New Roman"/>
          <w:sz w:val="24"/>
          <w:szCs w:val="24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95CAF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095CAF" w:rsidRPr="00C54F17">
        <w:rPr>
          <w:rFonts w:ascii="Times New Roman" w:hAnsi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A6597" w:rsidRDefault="003A6597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C201CE" w:rsidRDefault="00290A3A" w:rsidP="003A5ABC">
      <w:pPr>
        <w:pStyle w:val="a8"/>
        <w:numPr>
          <w:ilvl w:val="0"/>
          <w:numId w:val="22"/>
        </w:numPr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153FA4">
        <w:rPr>
          <w:rFonts w:ascii="Times New Roman" w:hAnsi="Times New Roman"/>
          <w:sz w:val="24"/>
          <w:szCs w:val="24"/>
        </w:rPr>
        <w:t>Г</w:t>
      </w:r>
      <w:r w:rsidR="00F13DC8" w:rsidRPr="00C54F17">
        <w:rPr>
          <w:rFonts w:ascii="Times New Roman" w:hAnsi="Times New Roman"/>
          <w:sz w:val="24"/>
          <w:szCs w:val="24"/>
        </w:rPr>
        <w:t xml:space="preserve">осударственный налоговый инспектор 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 xml:space="preserve">осуществляет иные права и исполняет </w:t>
      </w:r>
      <w:r w:rsidR="00F13DC8" w:rsidRPr="00C54F17">
        <w:rPr>
          <w:rFonts w:ascii="Times New Roman" w:hAnsi="Times New Roman"/>
          <w:sz w:val="24"/>
          <w:szCs w:val="24"/>
          <w:lang w:eastAsia="ru-RU"/>
        </w:rPr>
        <w:t xml:space="preserve">иные 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 xml:space="preserve">обязанности, предусмотренные законодательством Российской Федерации, </w:t>
      </w:r>
      <w:hyperlink r:id="rId14" w:history="1">
        <w:r w:rsidR="00405C5D" w:rsidRPr="00C54F17">
          <w:rPr>
            <w:rFonts w:ascii="Times New Roman" w:hAnsi="Times New Roman"/>
            <w:sz w:val="24"/>
            <w:szCs w:val="24"/>
            <w:lang w:eastAsia="ru-RU"/>
          </w:rPr>
          <w:t>Положением</w:t>
        </w:r>
      </w:hyperlink>
      <w:r w:rsidR="00405C5D" w:rsidRPr="00C54F17">
        <w:rPr>
          <w:rFonts w:ascii="Times New Roman" w:hAnsi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405C5D" w:rsidRPr="00C54F17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="00405C5D" w:rsidRPr="00C54F17">
        <w:rPr>
          <w:rFonts w:ascii="Times New Roman" w:hAnsi="Times New Roman"/>
          <w:sz w:val="24"/>
          <w:szCs w:val="24"/>
          <w:lang w:eastAsia="ru-RU"/>
        </w:rPr>
        <w:t>. N 506</w:t>
      </w:r>
      <w:r w:rsidR="00F13DC8" w:rsidRPr="00C54F17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F13DC8" w:rsidRPr="00C54F17">
        <w:rPr>
          <w:rFonts w:ascii="Times New Roman" w:hAnsi="Times New Roman"/>
          <w:sz w:val="24"/>
          <w:szCs w:val="24"/>
        </w:rPr>
        <w:t>"Об утверждении Положения о Федеральной налоговой службе"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F13DC8" w:rsidRPr="00C54F17">
        <w:rPr>
          <w:rFonts w:ascii="Times New Roman" w:hAnsi="Times New Roman"/>
          <w:sz w:val="24"/>
          <w:szCs w:val="24"/>
          <w:lang w:eastAsia="ru-RU"/>
        </w:rPr>
        <w:t>П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>оложением о</w:t>
      </w:r>
      <w:r w:rsidR="00F13DC8" w:rsidRPr="00C54F17">
        <w:rPr>
          <w:rFonts w:ascii="Times New Roman" w:hAnsi="Times New Roman"/>
          <w:sz w:val="24"/>
          <w:szCs w:val="24"/>
          <w:lang w:eastAsia="ru-RU"/>
        </w:rPr>
        <w:t xml:space="preserve"> Межрайонной ИФНС России №12 по Приморскому краю,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 xml:space="preserve"> утвержденным руководителем Управления ФНС России по Приморскому краю 1</w:t>
      </w:r>
      <w:r w:rsidR="00F13DC8" w:rsidRPr="00C54F17">
        <w:rPr>
          <w:rFonts w:ascii="Times New Roman" w:hAnsi="Times New Roman"/>
          <w:sz w:val="24"/>
          <w:szCs w:val="24"/>
          <w:lang w:eastAsia="ru-RU"/>
        </w:rPr>
        <w:t>6 мая 2016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 xml:space="preserve"> года,  приказами (распоряжениями) ФНС России, приказами УФНС России по Приморскому краю, приказами инс</w:t>
      </w:r>
      <w:r w:rsidR="00A9668C">
        <w:rPr>
          <w:rFonts w:ascii="Times New Roman" w:hAnsi="Times New Roman"/>
          <w:sz w:val="24"/>
          <w:szCs w:val="24"/>
          <w:lang w:eastAsia="ru-RU"/>
        </w:rPr>
        <w:t>пекции, поручениями руководства Управления и начальника инспекции:</w:t>
      </w:r>
    </w:p>
    <w:p w:rsidR="00A9668C" w:rsidRPr="00E77289" w:rsidRDefault="00E77289" w:rsidP="00290A3A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77289">
        <w:rPr>
          <w:rFonts w:ascii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1) </w:t>
      </w:r>
      <w:r w:rsidR="00A9668C" w:rsidRPr="00E77289">
        <w:rPr>
          <w:rFonts w:ascii="Times New Roman" w:hAnsi="Times New Roman"/>
          <w:sz w:val="24"/>
          <w:szCs w:val="24"/>
          <w:lang w:eastAsia="ru-RU"/>
        </w:rPr>
        <w:t>во исполнение обязанностей, возложенных настоящей должностной инструкцией</w:t>
      </w:r>
      <w:r w:rsidRPr="00E77289">
        <w:rPr>
          <w:rFonts w:ascii="Times New Roman" w:hAnsi="Times New Roman"/>
          <w:sz w:val="24"/>
          <w:szCs w:val="24"/>
          <w:lang w:eastAsia="ru-RU"/>
        </w:rPr>
        <w:t>,  государственный налоговый инспектор отдела камеральных проверок № 4 обязан пользоваться программным продуктом «Система ЭОД местного уровня», «АИС Налог-3», и другими программными обеспечениями, необходимыми для обеспечения  функций отдела;</w:t>
      </w:r>
    </w:p>
    <w:p w:rsidR="00E77289" w:rsidRDefault="00E77289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lang w:eastAsia="ru-RU"/>
        </w:rPr>
        <w:lastRenderedPageBreak/>
        <w:t xml:space="preserve">           </w:t>
      </w:r>
      <w:r w:rsidRPr="003A6597">
        <w:rPr>
          <w:rFonts w:ascii="Times New Roman" w:hAnsi="Times New Roman"/>
          <w:sz w:val="24"/>
          <w:szCs w:val="24"/>
          <w:lang w:eastAsia="ru-RU"/>
        </w:rPr>
        <w:t>2) осуществляет внутренний контроль по процессам, утвержденным начальником инспекции, методом самоконтроля выполняемых должностным лицом действий;</w:t>
      </w:r>
    </w:p>
    <w:p w:rsidR="00E77289" w:rsidRDefault="00E77289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3) пров</w:t>
      </w:r>
      <w:r w:rsidR="00706DA0">
        <w:rPr>
          <w:rFonts w:ascii="Times New Roman" w:hAnsi="Times New Roman"/>
          <w:sz w:val="24"/>
          <w:szCs w:val="24"/>
          <w:lang w:eastAsia="ru-RU"/>
        </w:rPr>
        <w:t>одит</w:t>
      </w:r>
      <w:r>
        <w:rPr>
          <w:rFonts w:ascii="Times New Roman" w:hAnsi="Times New Roman"/>
          <w:sz w:val="24"/>
          <w:szCs w:val="24"/>
          <w:lang w:eastAsia="ru-RU"/>
        </w:rPr>
        <w:t xml:space="preserve"> контрольны</w:t>
      </w:r>
      <w:r w:rsidR="00706DA0">
        <w:rPr>
          <w:rFonts w:ascii="Times New Roman" w:hAnsi="Times New Roman"/>
          <w:sz w:val="24"/>
          <w:szCs w:val="24"/>
          <w:lang w:eastAsia="ru-RU"/>
        </w:rPr>
        <w:t>е</w:t>
      </w:r>
      <w:r>
        <w:rPr>
          <w:rFonts w:ascii="Times New Roman" w:hAnsi="Times New Roman"/>
          <w:sz w:val="24"/>
          <w:szCs w:val="24"/>
          <w:lang w:eastAsia="ru-RU"/>
        </w:rPr>
        <w:t xml:space="preserve"> мероприяти</w:t>
      </w:r>
      <w:r w:rsidR="00706DA0">
        <w:rPr>
          <w:rFonts w:ascii="Times New Roman" w:hAnsi="Times New Roman"/>
          <w:sz w:val="24"/>
          <w:szCs w:val="24"/>
          <w:lang w:eastAsia="ru-RU"/>
        </w:rPr>
        <w:t>я</w:t>
      </w:r>
      <w:r>
        <w:rPr>
          <w:rFonts w:ascii="Times New Roman" w:hAnsi="Times New Roman"/>
          <w:sz w:val="24"/>
          <w:szCs w:val="24"/>
          <w:lang w:eastAsia="ru-RU"/>
        </w:rPr>
        <w:t xml:space="preserve"> в отношении плательщиков налога на добавленную стоимость;</w:t>
      </w:r>
    </w:p>
    <w:p w:rsidR="00E77289" w:rsidRDefault="00E77289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4) пров</w:t>
      </w:r>
      <w:r w:rsidR="00706DA0">
        <w:rPr>
          <w:rFonts w:ascii="Times New Roman" w:hAnsi="Times New Roman"/>
          <w:sz w:val="24"/>
          <w:szCs w:val="24"/>
          <w:lang w:eastAsia="ru-RU"/>
        </w:rPr>
        <w:t>одит</w:t>
      </w:r>
      <w:r>
        <w:rPr>
          <w:rFonts w:ascii="Times New Roman" w:hAnsi="Times New Roman"/>
          <w:sz w:val="24"/>
          <w:szCs w:val="24"/>
          <w:lang w:eastAsia="ru-RU"/>
        </w:rPr>
        <w:t xml:space="preserve"> мероприяти</w:t>
      </w:r>
      <w:r w:rsidR="00706DA0">
        <w:rPr>
          <w:rFonts w:ascii="Times New Roman" w:hAnsi="Times New Roman"/>
          <w:sz w:val="24"/>
          <w:szCs w:val="24"/>
          <w:lang w:eastAsia="ru-RU"/>
        </w:rPr>
        <w:t>я</w:t>
      </w:r>
      <w:r>
        <w:rPr>
          <w:rFonts w:ascii="Times New Roman" w:hAnsi="Times New Roman"/>
          <w:sz w:val="24"/>
          <w:szCs w:val="24"/>
          <w:lang w:eastAsia="ru-RU"/>
        </w:rPr>
        <w:t xml:space="preserve"> по поступающим запросам других налоговых органов, направление ответов на запросы в установленные сроки;</w:t>
      </w:r>
    </w:p>
    <w:p w:rsidR="00E77289" w:rsidRDefault="00E77289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5) соблюдает требования по защите сведений конфиденциального характера, определенных признаками ФНС РФ от </w:t>
      </w:r>
      <w:r w:rsidR="003A6597">
        <w:rPr>
          <w:rFonts w:ascii="Times New Roman" w:hAnsi="Times New Roman"/>
          <w:sz w:val="24"/>
          <w:szCs w:val="24"/>
          <w:lang w:eastAsia="ru-RU"/>
        </w:rPr>
        <w:t>31.12.2009 №</w:t>
      </w:r>
      <w:r>
        <w:rPr>
          <w:rFonts w:ascii="Times New Roman" w:hAnsi="Times New Roman"/>
          <w:sz w:val="24"/>
          <w:szCs w:val="24"/>
          <w:lang w:eastAsia="ru-RU"/>
        </w:rPr>
        <w:t xml:space="preserve"> ММ-7-6/728</w:t>
      </w:r>
      <w:r w:rsidRPr="00E77289">
        <w:rPr>
          <w:rFonts w:ascii="Times New Roman" w:hAnsi="Times New Roman"/>
          <w:sz w:val="24"/>
          <w:szCs w:val="24"/>
          <w:lang w:eastAsia="ru-RU"/>
        </w:rPr>
        <w:t>@</w:t>
      </w:r>
      <w:r w:rsidR="00290A3A">
        <w:rPr>
          <w:rFonts w:ascii="Times New Roman" w:hAnsi="Times New Roman"/>
          <w:sz w:val="24"/>
          <w:szCs w:val="24"/>
          <w:lang w:eastAsia="ru-RU"/>
        </w:rPr>
        <w:t xml:space="preserve"> «Об утверждении Положения о порядке обращения со служебной информацией ограниченного распространения в налоговых органах», Приказом МНС России от </w:t>
      </w:r>
      <w:r w:rsidR="003A6597">
        <w:rPr>
          <w:rFonts w:ascii="Times New Roman" w:hAnsi="Times New Roman"/>
          <w:sz w:val="24"/>
          <w:szCs w:val="24"/>
          <w:lang w:eastAsia="ru-RU"/>
        </w:rPr>
        <w:t>03.03.2003 №</w:t>
      </w:r>
      <w:r w:rsidR="00290A3A">
        <w:rPr>
          <w:rFonts w:ascii="Times New Roman" w:hAnsi="Times New Roman"/>
          <w:sz w:val="24"/>
          <w:szCs w:val="24"/>
          <w:lang w:eastAsia="ru-RU"/>
        </w:rPr>
        <w:t xml:space="preserve"> БГ-3-28/96 «Об утверждении Порядка доступа к конфиденциальной информации налоговых органов», другими законодательными и нормативно-правовыми актами;</w:t>
      </w:r>
    </w:p>
    <w:p w:rsidR="00290A3A" w:rsidRDefault="00290A3A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6) обеспечивает сохранность документов, в том числе служебного удостоверения;</w:t>
      </w:r>
    </w:p>
    <w:p w:rsidR="00290A3A" w:rsidRDefault="00290A3A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7) выполняет другие поручения и распоряжения начальника (заместителя) отдела в пределах </w:t>
      </w:r>
      <w:r w:rsidR="003A6597">
        <w:rPr>
          <w:rFonts w:ascii="Times New Roman" w:hAnsi="Times New Roman"/>
          <w:sz w:val="24"/>
          <w:szCs w:val="24"/>
          <w:lang w:eastAsia="ru-RU"/>
        </w:rPr>
        <w:t>функций,</w:t>
      </w:r>
      <w:r>
        <w:rPr>
          <w:rFonts w:ascii="Times New Roman" w:hAnsi="Times New Roman"/>
          <w:sz w:val="24"/>
          <w:szCs w:val="24"/>
          <w:lang w:eastAsia="ru-RU"/>
        </w:rPr>
        <w:t xml:space="preserve"> возложенных на отдел.</w:t>
      </w:r>
    </w:p>
    <w:p w:rsidR="003A6597" w:rsidRPr="00E77289" w:rsidRDefault="003A6597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67FBB" w:rsidRPr="00C54F17" w:rsidRDefault="00153FA4" w:rsidP="003A5ABC">
      <w:pPr>
        <w:pStyle w:val="ConsPlusNormal"/>
        <w:numPr>
          <w:ilvl w:val="0"/>
          <w:numId w:val="2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167FBB" w:rsidRPr="00C54F17">
        <w:rPr>
          <w:rFonts w:ascii="Times New Roman" w:hAnsi="Times New Roman" w:cs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</w:t>
      </w:r>
      <w:r w:rsidR="000D0E78" w:rsidRPr="00C54F17">
        <w:rPr>
          <w:rFonts w:ascii="Times New Roman" w:hAnsi="Times New Roman" w:cs="Times New Roman"/>
          <w:sz w:val="24"/>
          <w:szCs w:val="24"/>
        </w:rPr>
        <w:t xml:space="preserve"> может быть привлечен к ответственности в соответствии с законодательством Российской Федерации.</w:t>
      </w:r>
      <w:r w:rsidR="00167FBB" w:rsidRPr="00C54F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443B" w:rsidRPr="00C54F17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за некачественное и несвоевременное выполнение задач, возложенных на отдел </w:t>
      </w:r>
      <w:r w:rsidR="00BE3A41" w:rsidRPr="00C54F17">
        <w:rPr>
          <w:rFonts w:ascii="Times New Roman" w:hAnsi="Times New Roman"/>
          <w:sz w:val="24"/>
          <w:szCs w:val="24"/>
        </w:rPr>
        <w:t>камеральных проверок № 4</w:t>
      </w:r>
      <w:r w:rsidRPr="00C54F17">
        <w:rPr>
          <w:rFonts w:ascii="Times New Roman" w:hAnsi="Times New Roman"/>
          <w:sz w:val="24"/>
          <w:szCs w:val="24"/>
        </w:rPr>
        <w:t xml:space="preserve">, заданий, приказов, распоряжений и </w:t>
      </w:r>
      <w:r w:rsidR="00BE3A41" w:rsidRPr="00C54F17">
        <w:rPr>
          <w:rFonts w:ascii="Times New Roman" w:hAnsi="Times New Roman"/>
          <w:sz w:val="24"/>
          <w:szCs w:val="24"/>
        </w:rPr>
        <w:t>указаний,</w:t>
      </w:r>
      <w:r w:rsidRPr="00C54F17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6E443B" w:rsidRPr="00C54F17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за имущественный ущерб, причиненный по его вине;</w:t>
      </w:r>
    </w:p>
    <w:p w:rsidR="006E443B" w:rsidRPr="00C54F17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E443B" w:rsidRPr="00C54F17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6E443B" w:rsidRPr="00C54F17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6E443B" w:rsidRPr="00C54F17" w:rsidRDefault="006E443B" w:rsidP="006C72D2">
      <w:pPr>
        <w:pStyle w:val="a8"/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6E443B" w:rsidRPr="00C54F17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E443B" w:rsidRPr="00C54F17" w:rsidRDefault="006E443B" w:rsidP="006C72D2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за невыполнение государственным служащим должностной обязанности, предусмотренной </w:t>
      </w:r>
      <w:hyperlink r:id="rId15" w:anchor="P1" w:history="1">
        <w:r w:rsidRPr="00B730A4">
          <w:rPr>
            <w:rStyle w:val="ac"/>
            <w:rFonts w:ascii="Times New Roman" w:eastAsiaTheme="majorEastAsia" w:hAnsi="Times New Roman" w:cs="Times New Roman"/>
            <w:color w:val="auto"/>
            <w:sz w:val="24"/>
            <w:szCs w:val="24"/>
            <w:u w:val="none"/>
          </w:rPr>
          <w:t>частью 1</w:t>
        </w:r>
      </w:hyperlink>
      <w:r w:rsidRPr="00C54F17">
        <w:rPr>
          <w:rFonts w:ascii="Times New Roman" w:hAnsi="Times New Roman" w:cs="Times New Roman"/>
          <w:sz w:val="24"/>
          <w:szCs w:val="24"/>
        </w:rPr>
        <w:t xml:space="preserve">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 </w:t>
      </w:r>
    </w:p>
    <w:p w:rsidR="0063130B" w:rsidRPr="007C169C" w:rsidRDefault="00405C5D" w:rsidP="006C72D2">
      <w:pPr>
        <w:pStyle w:val="a8"/>
        <w:numPr>
          <w:ilvl w:val="0"/>
          <w:numId w:val="11"/>
        </w:numPr>
        <w:overflowPunct/>
        <w:jc w:val="center"/>
        <w:textAlignment w:val="auto"/>
        <w:outlineLvl w:val="2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которым </w:t>
      </w:r>
    </w:p>
    <w:p w:rsidR="00405C5D" w:rsidRPr="007C169C" w:rsidRDefault="0063130B" w:rsidP="006C72D2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i/>
          <w:sz w:val="24"/>
          <w:szCs w:val="24"/>
          <w:lang w:eastAsia="ru-RU"/>
        </w:rPr>
        <w:t>государственный налоговый инспектор</w:t>
      </w:r>
      <w:r w:rsidR="00405C5D" w:rsidRPr="007C169C">
        <w:rPr>
          <w:rFonts w:ascii="Times New Roman" w:hAnsi="Times New Roman"/>
          <w:b/>
          <w:sz w:val="24"/>
          <w:szCs w:val="24"/>
          <w:lang w:eastAsia="ru-RU"/>
        </w:rPr>
        <w:t xml:space="preserve"> вправе или обязан самостоятельно</w:t>
      </w:r>
      <w:r w:rsidRPr="007C169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7C169C">
        <w:rPr>
          <w:rFonts w:ascii="Times New Roman" w:hAnsi="Times New Roman"/>
          <w:b/>
          <w:sz w:val="24"/>
          <w:szCs w:val="24"/>
          <w:lang w:eastAsia="ru-RU"/>
        </w:rPr>
        <w:t>принимать управленческие и иные решения</w:t>
      </w:r>
    </w:p>
    <w:p w:rsidR="00405C5D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3A6597" w:rsidRDefault="00405C5D" w:rsidP="003A5ABC">
      <w:pPr>
        <w:pStyle w:val="a8"/>
        <w:numPr>
          <w:ilvl w:val="0"/>
          <w:numId w:val="22"/>
        </w:numPr>
        <w:overflowPunct/>
        <w:ind w:left="0" w:firstLine="709"/>
        <w:jc w:val="both"/>
        <w:textAlignment w:val="auto"/>
        <w:outlineLvl w:val="2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B6593B" w:rsidRPr="00C54F17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B6593B" w:rsidRPr="00C54F1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4F17">
        <w:rPr>
          <w:rFonts w:ascii="Times New Roman" w:hAnsi="Times New Roman"/>
          <w:sz w:val="24"/>
          <w:szCs w:val="24"/>
          <w:lang w:eastAsia="ru-RU"/>
        </w:rPr>
        <w:t>вправе самостоятельно принимать решения по вопросам</w:t>
      </w:r>
      <w:r w:rsidR="001A794F" w:rsidRPr="00C54F17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7224B7" w:rsidRPr="00C54F17" w:rsidRDefault="007224B7" w:rsidP="003A6597">
      <w:pPr>
        <w:pStyle w:val="a8"/>
        <w:overflowPunct/>
        <w:ind w:left="709"/>
        <w:jc w:val="both"/>
        <w:textAlignment w:val="auto"/>
        <w:outlineLvl w:val="2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7224B7" w:rsidRPr="00C54F17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7224B7" w:rsidRPr="00C54F17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lastRenderedPageBreak/>
        <w:t>возникающим при рассмотрении Инспекции заявлений, предложений, жалоб граждан и юридических лиц;</w:t>
      </w:r>
    </w:p>
    <w:p w:rsidR="007224B7" w:rsidRPr="00C54F17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предусмотренным положением об Инспекции, иными нормативными актами, административным регламентом ФНС России и УФНС России по Приморскому краю;</w:t>
      </w:r>
    </w:p>
    <w:p w:rsidR="007224B7" w:rsidRPr="00C54F17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иным вопросам.</w:t>
      </w:r>
    </w:p>
    <w:p w:rsidR="007224B7" w:rsidRPr="00C54F17" w:rsidRDefault="00D949C8" w:rsidP="003A5ABC">
      <w:pPr>
        <w:pStyle w:val="a8"/>
        <w:numPr>
          <w:ilvl w:val="0"/>
          <w:numId w:val="22"/>
        </w:numPr>
        <w:overflowPunct/>
        <w:ind w:left="0" w:firstLine="709"/>
        <w:jc w:val="both"/>
        <w:textAlignment w:val="auto"/>
        <w:outlineLvl w:val="2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Pr="00C54F17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C54F17">
        <w:rPr>
          <w:rFonts w:ascii="Times New Roman" w:hAnsi="Times New Roman"/>
          <w:sz w:val="24"/>
          <w:szCs w:val="24"/>
          <w:lang w:eastAsia="ru-RU"/>
        </w:rPr>
        <w:t xml:space="preserve"> обязан самостоятельно принимать решения по вопросам:</w:t>
      </w:r>
      <w:r w:rsidR="001A794F" w:rsidRPr="00C54F1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224B7" w:rsidRPr="00C54F17">
        <w:rPr>
          <w:rFonts w:ascii="Times New Roman" w:eastAsia="Calibri" w:hAnsi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7224B7" w:rsidRPr="00C54F17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224B7" w:rsidRPr="00C54F17" w:rsidRDefault="007224B7" w:rsidP="006C72D2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определения форм и методов работы со средствами массовой информации, обращениями граждан, соблюдения правил делового этикета;</w:t>
      </w:r>
    </w:p>
    <w:p w:rsidR="007224B7" w:rsidRPr="00C54F17" w:rsidRDefault="007224B7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</w:t>
      </w:r>
      <w:r w:rsidR="00127EB4" w:rsidRPr="00C54F17">
        <w:rPr>
          <w:rFonts w:ascii="Times New Roman" w:eastAsia="Calibri" w:hAnsi="Times New Roman"/>
          <w:sz w:val="24"/>
          <w:szCs w:val="24"/>
        </w:rPr>
        <w:t>.</w:t>
      </w:r>
    </w:p>
    <w:p w:rsidR="007224B7" w:rsidRDefault="007224B7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иным вопросам.</w:t>
      </w:r>
    </w:p>
    <w:p w:rsidR="006C72D2" w:rsidRPr="00C54F17" w:rsidRDefault="006C72D2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0C330F" w:rsidRPr="007C169C" w:rsidRDefault="00405C5D" w:rsidP="006C72D2">
      <w:pPr>
        <w:pStyle w:val="a8"/>
        <w:numPr>
          <w:ilvl w:val="0"/>
          <w:numId w:val="11"/>
        </w:num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которым </w:t>
      </w:r>
      <w:r w:rsidR="000C330F" w:rsidRPr="007C169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DA16CD" w:rsidRPr="007C169C">
        <w:rPr>
          <w:rFonts w:ascii="Times New Roman" w:hAnsi="Times New Roman"/>
          <w:b/>
          <w:i/>
          <w:sz w:val="24"/>
          <w:szCs w:val="24"/>
          <w:lang w:eastAsia="ru-RU"/>
        </w:rPr>
        <w:t>государственный</w:t>
      </w:r>
    </w:p>
    <w:p w:rsidR="000C330F" w:rsidRPr="007C169C" w:rsidRDefault="00DA16CD" w:rsidP="006C72D2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i/>
          <w:sz w:val="24"/>
          <w:szCs w:val="24"/>
          <w:lang w:eastAsia="ru-RU"/>
        </w:rPr>
        <w:t>налоговый инспектор</w:t>
      </w:r>
      <w:r w:rsidRPr="007C169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7C169C">
        <w:rPr>
          <w:rFonts w:ascii="Times New Roman" w:hAnsi="Times New Roman"/>
          <w:b/>
          <w:sz w:val="24"/>
          <w:szCs w:val="24"/>
          <w:lang w:eastAsia="ru-RU"/>
        </w:rPr>
        <w:t>вправе</w:t>
      </w:r>
      <w:r w:rsidR="000C330F" w:rsidRPr="007C169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7C169C">
        <w:rPr>
          <w:rFonts w:ascii="Times New Roman" w:hAnsi="Times New Roman"/>
          <w:b/>
          <w:sz w:val="24"/>
          <w:szCs w:val="24"/>
          <w:lang w:eastAsia="ru-RU"/>
        </w:rPr>
        <w:t>или обязан участвовать</w:t>
      </w:r>
    </w:p>
    <w:p w:rsidR="00405C5D" w:rsidRDefault="00405C5D" w:rsidP="006C72D2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>при подготовке</w:t>
      </w:r>
      <w:r w:rsidR="00FF23D1" w:rsidRPr="007C169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7C169C">
        <w:rPr>
          <w:rFonts w:ascii="Times New Roman" w:hAnsi="Times New Roman"/>
          <w:b/>
          <w:sz w:val="24"/>
          <w:szCs w:val="24"/>
          <w:lang w:eastAsia="ru-RU"/>
        </w:rPr>
        <w:t>проектов</w:t>
      </w:r>
      <w:r w:rsidR="000C330F" w:rsidRPr="007C169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7C169C">
        <w:rPr>
          <w:rFonts w:ascii="Times New Roman" w:hAnsi="Times New Roman"/>
          <w:b/>
          <w:sz w:val="24"/>
          <w:szCs w:val="24"/>
          <w:lang w:eastAsia="ru-RU"/>
        </w:rPr>
        <w:t>нормативных правовых актов и (или) проектов</w:t>
      </w:r>
      <w:r w:rsidR="000C330F" w:rsidRPr="007C169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B26E96">
        <w:rPr>
          <w:rFonts w:ascii="Times New Roman" w:hAnsi="Times New Roman"/>
          <w:b/>
          <w:sz w:val="24"/>
          <w:szCs w:val="24"/>
          <w:lang w:eastAsia="ru-RU"/>
        </w:rPr>
        <w:t>управленческих и иных решений</w:t>
      </w:r>
    </w:p>
    <w:p w:rsidR="006C72D2" w:rsidRPr="007C169C" w:rsidRDefault="006C72D2" w:rsidP="006C72D2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F77550" w:rsidRPr="00C54F17" w:rsidRDefault="00153FA4" w:rsidP="003A5ABC">
      <w:pPr>
        <w:pStyle w:val="a8"/>
        <w:numPr>
          <w:ilvl w:val="0"/>
          <w:numId w:val="22"/>
        </w:numPr>
        <w:overflowPunct/>
        <w:ind w:left="0" w:firstLine="709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Г</w:t>
      </w:r>
      <w:r w:rsidR="005E179D" w:rsidRPr="00C54F17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5E179D" w:rsidRPr="00C54F1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следующих проектов</w:t>
      </w:r>
      <w:r w:rsidR="00914C3F" w:rsidRPr="00C54F17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="00F77550" w:rsidRPr="00C54F17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</w:p>
    <w:p w:rsidR="00F77550" w:rsidRPr="00C54F17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постановка цели;</w:t>
      </w:r>
    </w:p>
    <w:p w:rsidR="00F77550" w:rsidRPr="00C54F17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подготовка информации;</w:t>
      </w:r>
    </w:p>
    <w:p w:rsidR="00F77550" w:rsidRPr="00C54F17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анализ факторов, влияющих на содержание проекта;</w:t>
      </w:r>
    </w:p>
    <w:p w:rsidR="00F77550" w:rsidRPr="00C54F17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разработка и оценка возможных вариантов, выбор наиболее приемлемого варианта;</w:t>
      </w:r>
    </w:p>
    <w:p w:rsidR="00F77550" w:rsidRPr="00C54F17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участие в обсуждении проекта;</w:t>
      </w:r>
    </w:p>
    <w:p w:rsidR="00F77550" w:rsidRPr="00C54F17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внесение предложений по проекту нормативного правового</w:t>
      </w:r>
      <w:r w:rsidR="008E32BF" w:rsidRPr="00C54F17">
        <w:rPr>
          <w:rFonts w:ascii="Times New Roman" w:hAnsi="Times New Roman"/>
          <w:sz w:val="24"/>
          <w:szCs w:val="24"/>
          <w:lang w:eastAsia="ru-RU"/>
        </w:rPr>
        <w:t xml:space="preserve"> акта.</w:t>
      </w:r>
    </w:p>
    <w:p w:rsidR="00405C5D" w:rsidRPr="00C54F17" w:rsidRDefault="00153FA4" w:rsidP="003A5ABC">
      <w:pPr>
        <w:pStyle w:val="a8"/>
        <w:numPr>
          <w:ilvl w:val="0"/>
          <w:numId w:val="22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Г</w:t>
      </w:r>
      <w:r w:rsidR="005E179D" w:rsidRPr="00C54F17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5E179D" w:rsidRPr="00C54F1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405C5D" w:rsidRPr="00C54F17" w:rsidRDefault="00405C5D" w:rsidP="006C72D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 xml:space="preserve"> положений </w:t>
      </w:r>
      <w:r w:rsidRPr="00C54F17">
        <w:rPr>
          <w:rFonts w:ascii="Times New Roman" w:hAnsi="Times New Roman"/>
          <w:spacing w:val="1"/>
          <w:sz w:val="24"/>
          <w:szCs w:val="24"/>
          <w:lang w:eastAsia="ru-RU"/>
        </w:rPr>
        <w:t>о</w:t>
      </w:r>
      <w:r w:rsidR="005E179D" w:rsidRPr="00C54F17">
        <w:rPr>
          <w:rFonts w:ascii="Times New Roman" w:hAnsi="Times New Roman"/>
          <w:spacing w:val="1"/>
          <w:sz w:val="24"/>
          <w:szCs w:val="24"/>
          <w:lang w:eastAsia="ru-RU"/>
        </w:rPr>
        <w:t xml:space="preserve">б </w:t>
      </w:r>
      <w:r w:rsidRPr="00C54F17">
        <w:rPr>
          <w:rFonts w:ascii="Times New Roman" w:hAnsi="Times New Roman"/>
          <w:spacing w:val="1"/>
          <w:sz w:val="24"/>
          <w:szCs w:val="24"/>
          <w:lang w:eastAsia="ru-RU"/>
        </w:rPr>
        <w:t>отделах</w:t>
      </w:r>
      <w:r w:rsidRPr="00C54F17">
        <w:rPr>
          <w:rFonts w:ascii="Times New Roman" w:hAnsi="Times New Roman"/>
          <w:sz w:val="24"/>
          <w:szCs w:val="24"/>
          <w:lang w:eastAsia="ru-RU"/>
        </w:rPr>
        <w:t xml:space="preserve"> инспекции;</w:t>
      </w:r>
    </w:p>
    <w:p w:rsidR="00405C5D" w:rsidRPr="00C54F17" w:rsidRDefault="00405C5D" w:rsidP="006C72D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 xml:space="preserve">графика отпусков гражданских служащих </w:t>
      </w:r>
      <w:r w:rsidRPr="00C54F17">
        <w:rPr>
          <w:rFonts w:ascii="Times New Roman" w:hAnsi="Times New Roman"/>
          <w:spacing w:val="-2"/>
          <w:sz w:val="24"/>
          <w:szCs w:val="24"/>
          <w:lang w:eastAsia="ru-RU"/>
        </w:rPr>
        <w:t>курируемых отделов</w:t>
      </w:r>
      <w:r w:rsidRPr="00C54F17">
        <w:rPr>
          <w:rFonts w:ascii="Times New Roman" w:hAnsi="Times New Roman"/>
          <w:sz w:val="24"/>
          <w:szCs w:val="24"/>
          <w:lang w:eastAsia="ru-RU"/>
        </w:rPr>
        <w:t xml:space="preserve"> инспекции;</w:t>
      </w:r>
    </w:p>
    <w:p w:rsidR="00405C5D" w:rsidRDefault="00405C5D" w:rsidP="006C72D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иных актов по поручению руководства управления и начальника инспекции.</w:t>
      </w:r>
    </w:p>
    <w:p w:rsidR="00405C5D" w:rsidRPr="00C54F17" w:rsidRDefault="00405C5D" w:rsidP="006C72D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7C169C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>VI. Сроки и процедуры подготовки, рассмотрения</w:t>
      </w:r>
    </w:p>
    <w:p w:rsidR="00405C5D" w:rsidRPr="007C169C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>проектов управленческих и иных решений, порядок</w:t>
      </w:r>
    </w:p>
    <w:p w:rsidR="00405C5D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>согласования и принятия данных решений</w:t>
      </w:r>
    </w:p>
    <w:p w:rsidR="006C72D2" w:rsidRPr="007C169C" w:rsidRDefault="006C72D2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77798C" w:rsidRDefault="00405C5D" w:rsidP="003A5ABC">
      <w:pPr>
        <w:pStyle w:val="a8"/>
        <w:numPr>
          <w:ilvl w:val="0"/>
          <w:numId w:val="22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77798C" w:rsidRPr="00C54F17">
        <w:rPr>
          <w:rFonts w:ascii="Times New Roman" w:hAnsi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</w:t>
      </w:r>
    </w:p>
    <w:p w:rsidR="00405C5D" w:rsidRPr="002A5A1E" w:rsidRDefault="002A5A1E" w:rsidP="002A5A1E">
      <w:pPr>
        <w:overflowPunct/>
        <w:ind w:left="36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XII </w:t>
      </w:r>
      <w:r w:rsidR="00405C5D" w:rsidRPr="002A5A1E">
        <w:rPr>
          <w:rFonts w:ascii="Times New Roman" w:hAnsi="Times New Roman"/>
          <w:b/>
          <w:sz w:val="24"/>
          <w:szCs w:val="24"/>
          <w:lang w:eastAsia="ru-RU"/>
        </w:rPr>
        <w:t>Порядок служебного взаимодействия</w:t>
      </w:r>
    </w:p>
    <w:p w:rsidR="006C72D2" w:rsidRPr="002A5A1E" w:rsidRDefault="006C72D2" w:rsidP="002A5A1E">
      <w:pPr>
        <w:overflowPunct/>
        <w:ind w:left="36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272BB9" w:rsidRPr="00C54F17" w:rsidRDefault="00405C5D" w:rsidP="003A5ABC">
      <w:pPr>
        <w:pStyle w:val="a8"/>
        <w:numPr>
          <w:ilvl w:val="0"/>
          <w:numId w:val="22"/>
        </w:numPr>
        <w:overflowPunct/>
        <w:ind w:left="0" w:firstLine="993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 xml:space="preserve">Взаимодействие </w:t>
      </w:r>
      <w:r w:rsidR="00272BB9" w:rsidRPr="00C54F17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="00272BB9" w:rsidRPr="00C54F17">
          <w:rPr>
            <w:rFonts w:ascii="Times New Roman" w:hAnsi="Times New Roman"/>
            <w:sz w:val="24"/>
            <w:szCs w:val="24"/>
          </w:rPr>
          <w:t>общих принципов</w:t>
        </w:r>
      </w:hyperlink>
      <w:r w:rsidR="00272BB9" w:rsidRPr="00C54F17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7" w:history="1">
        <w:r w:rsidR="00272BB9" w:rsidRPr="00C54F17">
          <w:rPr>
            <w:rFonts w:ascii="Times New Roman" w:hAnsi="Times New Roman"/>
            <w:sz w:val="24"/>
            <w:szCs w:val="24"/>
          </w:rPr>
          <w:t>статьей 18</w:t>
        </w:r>
      </w:hyperlink>
      <w:r w:rsidR="00272BB9" w:rsidRPr="00C54F17">
        <w:rPr>
          <w:rFonts w:ascii="Times New Roman" w:hAnsi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</w:t>
      </w:r>
      <w:r w:rsidR="00272BB9" w:rsidRPr="00C54F17">
        <w:rPr>
          <w:rFonts w:ascii="Times New Roman" w:hAnsi="Times New Roman"/>
          <w:sz w:val="24"/>
          <w:szCs w:val="24"/>
        </w:rPr>
        <w:lastRenderedPageBreak/>
        <w:t>нормативными правовыми актами Российской Федерации и приказами (распоряжениями) ФНС России.</w:t>
      </w:r>
    </w:p>
    <w:p w:rsidR="00405C5D" w:rsidRPr="007C169C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>VIII. Перечень государственных услуг, оказываемых</w:t>
      </w:r>
    </w:p>
    <w:p w:rsidR="00405C5D" w:rsidRPr="007C169C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>гражданам и организациям в соответствии с административным</w:t>
      </w:r>
    </w:p>
    <w:p w:rsidR="00405C5D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6C72D2" w:rsidRPr="007C169C" w:rsidRDefault="006C72D2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146090" w:rsidRPr="00C54F17" w:rsidRDefault="003A5ABC" w:rsidP="006C72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 w:rsidR="0055252C">
        <w:rPr>
          <w:rFonts w:ascii="Times New Roman" w:hAnsi="Times New Roman" w:cs="Times New Roman"/>
          <w:sz w:val="24"/>
          <w:szCs w:val="24"/>
        </w:rPr>
        <w:t xml:space="preserve"> </w:t>
      </w:r>
      <w:r w:rsidR="00153FA4">
        <w:rPr>
          <w:rFonts w:ascii="Times New Roman" w:hAnsi="Times New Roman" w:cs="Times New Roman"/>
          <w:sz w:val="24"/>
          <w:szCs w:val="24"/>
        </w:rPr>
        <w:t>Г</w:t>
      </w:r>
      <w:r w:rsidR="00146090" w:rsidRPr="00C54F17">
        <w:rPr>
          <w:rFonts w:ascii="Times New Roman" w:hAnsi="Times New Roman" w:cs="Times New Roman"/>
          <w:sz w:val="24"/>
          <w:szCs w:val="24"/>
        </w:rPr>
        <w:t xml:space="preserve">осударственный налоговый </w:t>
      </w:r>
      <w:r w:rsidR="00D0730D" w:rsidRPr="00C54F17">
        <w:rPr>
          <w:rFonts w:ascii="Times New Roman" w:hAnsi="Times New Roman" w:cs="Times New Roman"/>
          <w:sz w:val="24"/>
          <w:szCs w:val="24"/>
        </w:rPr>
        <w:t>инспектор государственные</w:t>
      </w:r>
      <w:r w:rsidR="00581756">
        <w:rPr>
          <w:rFonts w:ascii="Times New Roman" w:hAnsi="Times New Roman" w:cs="Times New Roman"/>
          <w:sz w:val="24"/>
          <w:szCs w:val="24"/>
        </w:rPr>
        <w:t xml:space="preserve"> услуги не оказываются</w:t>
      </w:r>
      <w:r w:rsidR="00146090" w:rsidRPr="00C54F17">
        <w:rPr>
          <w:rFonts w:ascii="Times New Roman" w:hAnsi="Times New Roman" w:cs="Times New Roman"/>
          <w:sz w:val="24"/>
          <w:szCs w:val="24"/>
        </w:rPr>
        <w:t>.</w:t>
      </w:r>
    </w:p>
    <w:p w:rsidR="00405C5D" w:rsidRPr="007C169C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581756" w:rsidRDefault="00581756" w:rsidP="00581756">
      <w:pPr>
        <w:overflowPunct/>
        <w:ind w:left="36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IX </w:t>
      </w:r>
      <w:r w:rsidR="00405C5D" w:rsidRPr="00581756">
        <w:rPr>
          <w:rFonts w:ascii="Times New Roman" w:hAnsi="Times New Roman"/>
          <w:b/>
          <w:sz w:val="24"/>
          <w:szCs w:val="24"/>
          <w:lang w:eastAsia="ru-RU"/>
        </w:rPr>
        <w:t>Показатели эффективности и результативности</w:t>
      </w:r>
    </w:p>
    <w:p w:rsidR="00405C5D" w:rsidRPr="007C169C" w:rsidRDefault="00581756" w:rsidP="00581756">
      <w:pPr>
        <w:overflowPunct/>
        <w:ind w:left="36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7C169C">
        <w:rPr>
          <w:rFonts w:ascii="Times New Roman" w:hAnsi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405C5D" w:rsidRPr="007C169C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B43ABB" w:rsidRPr="00C54F17" w:rsidRDefault="003A5ABC" w:rsidP="006C72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 w:rsidR="0055252C">
        <w:rPr>
          <w:rFonts w:ascii="Times New Roman" w:hAnsi="Times New Roman" w:cs="Times New Roman"/>
          <w:sz w:val="24"/>
          <w:szCs w:val="24"/>
        </w:rPr>
        <w:t xml:space="preserve"> </w:t>
      </w:r>
      <w:r w:rsidR="00B43ABB" w:rsidRPr="00C54F17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</w:t>
      </w:r>
      <w:r w:rsidR="00D0730D" w:rsidRPr="00C54F17">
        <w:rPr>
          <w:rFonts w:ascii="Times New Roman" w:hAnsi="Times New Roman" w:cs="Times New Roman"/>
          <w:sz w:val="24"/>
          <w:szCs w:val="24"/>
        </w:rPr>
        <w:t>деятельности государственного</w:t>
      </w:r>
      <w:r w:rsidR="00B43ABB" w:rsidRPr="00C54F17">
        <w:rPr>
          <w:rFonts w:ascii="Times New Roman" w:hAnsi="Times New Roman" w:cs="Times New Roman"/>
          <w:sz w:val="24"/>
          <w:szCs w:val="24"/>
        </w:rPr>
        <w:t xml:space="preserve"> налогового инспектора </w:t>
      </w:r>
      <w:r w:rsidR="00540B71" w:rsidRPr="00C54F17">
        <w:rPr>
          <w:rFonts w:ascii="Times New Roman" w:hAnsi="Times New Roman" w:cs="Times New Roman"/>
          <w:sz w:val="24"/>
          <w:szCs w:val="24"/>
        </w:rPr>
        <w:t>отдела камеральных проверок № 4</w:t>
      </w:r>
      <w:r w:rsidR="00B43ABB" w:rsidRPr="00C54F17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показателям):</w:t>
      </w:r>
    </w:p>
    <w:p w:rsidR="00B43ABB" w:rsidRPr="00C54F17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C54F1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43ABB" w:rsidRPr="00C54F17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C54F1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43ABB" w:rsidRPr="00C54F17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C54F1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43ABB" w:rsidRPr="00C54F17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C54F1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43ABB" w:rsidRPr="00C54F17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C54F1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43ABB" w:rsidRPr="00C54F17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C54F1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43ABB" w:rsidRPr="00C54F17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C54F1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405C5D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1A00C9" w:rsidRDefault="001A00C9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B26E96" w:rsidRDefault="00B26E96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B26E96" w:rsidRPr="00C54F17" w:rsidRDefault="00B26E96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214DD3" w:rsidRPr="007C169C" w:rsidRDefault="001A00C9" w:rsidP="006C72D2">
      <w:pPr>
        <w:overflowPunct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</w:t>
      </w:r>
      <w:r w:rsidR="00214DD3" w:rsidRPr="007C169C">
        <w:rPr>
          <w:rFonts w:ascii="Times New Roman" w:hAnsi="Times New Roman"/>
          <w:sz w:val="24"/>
          <w:szCs w:val="24"/>
          <w:lang w:eastAsia="ru-RU"/>
        </w:rPr>
        <w:t xml:space="preserve">ачальник отдела </w:t>
      </w:r>
    </w:p>
    <w:p w:rsidR="00405C5D" w:rsidRPr="007C169C" w:rsidRDefault="00214DD3" w:rsidP="006C72D2">
      <w:pPr>
        <w:overflowPunct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7C169C">
        <w:rPr>
          <w:rFonts w:ascii="Times New Roman" w:hAnsi="Times New Roman"/>
          <w:sz w:val="24"/>
          <w:szCs w:val="24"/>
          <w:lang w:eastAsia="ru-RU"/>
        </w:rPr>
        <w:t xml:space="preserve">камеральных проверок № </w:t>
      </w:r>
      <w:r w:rsidR="00E66D9B" w:rsidRPr="007C169C">
        <w:rPr>
          <w:rFonts w:ascii="Times New Roman" w:hAnsi="Times New Roman"/>
          <w:sz w:val="24"/>
          <w:szCs w:val="24"/>
          <w:lang w:eastAsia="ru-RU"/>
        </w:rPr>
        <w:t>4</w:t>
      </w:r>
      <w:r w:rsidRPr="007C169C">
        <w:rPr>
          <w:rFonts w:ascii="Times New Roman" w:hAnsi="Times New Roman"/>
          <w:sz w:val="24"/>
          <w:szCs w:val="24"/>
          <w:lang w:eastAsia="ru-RU"/>
        </w:rPr>
        <w:t xml:space="preserve">                   </w:t>
      </w:r>
      <w:r w:rsidR="001A00C9"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Pr="007C169C">
        <w:rPr>
          <w:rFonts w:ascii="Times New Roman" w:hAnsi="Times New Roman"/>
          <w:sz w:val="24"/>
          <w:szCs w:val="24"/>
          <w:lang w:eastAsia="ru-RU"/>
        </w:rPr>
        <w:t xml:space="preserve">                         </w:t>
      </w:r>
      <w:r w:rsidR="007C169C">
        <w:rPr>
          <w:rFonts w:ascii="Times New Roman" w:hAnsi="Times New Roman"/>
          <w:sz w:val="24"/>
          <w:szCs w:val="24"/>
          <w:lang w:eastAsia="ru-RU"/>
        </w:rPr>
        <w:t xml:space="preserve">                    </w:t>
      </w:r>
      <w:r w:rsidR="00C54F1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C169C"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Pr="007C169C"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="001A00C9">
        <w:rPr>
          <w:rFonts w:ascii="Times New Roman" w:hAnsi="Times New Roman"/>
          <w:sz w:val="24"/>
          <w:szCs w:val="24"/>
          <w:lang w:eastAsia="ru-RU"/>
        </w:rPr>
        <w:t>Т.Б.Кадочигова</w:t>
      </w:r>
    </w:p>
    <w:p w:rsidR="00405C5D" w:rsidRPr="007C169C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sectPr w:rsidR="00405C5D" w:rsidRPr="007C169C" w:rsidSect="00990B26">
      <w:headerReference w:type="default" r:id="rId18"/>
      <w:pgSz w:w="11906" w:h="16838"/>
      <w:pgMar w:top="567" w:right="567" w:bottom="567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7289" w:rsidRDefault="00E77289" w:rsidP="00D65180">
      <w:r>
        <w:separator/>
      </w:r>
    </w:p>
  </w:endnote>
  <w:endnote w:type="continuationSeparator" w:id="0">
    <w:p w:rsidR="00E77289" w:rsidRDefault="00E77289" w:rsidP="00D6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7289" w:rsidRDefault="00E77289" w:rsidP="00D65180">
      <w:r>
        <w:separator/>
      </w:r>
    </w:p>
  </w:footnote>
  <w:footnote w:type="continuationSeparator" w:id="0">
    <w:p w:rsidR="00E77289" w:rsidRDefault="00E77289" w:rsidP="00D65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31024"/>
      <w:docPartObj>
        <w:docPartGallery w:val="Page Numbers (Top of Page)"/>
        <w:docPartUnique/>
      </w:docPartObj>
    </w:sdtPr>
    <w:sdtEndPr/>
    <w:sdtContent>
      <w:p w:rsidR="00E77289" w:rsidRPr="00B26E96" w:rsidRDefault="00E77289">
        <w:pPr>
          <w:pStyle w:val="a3"/>
          <w:jc w:val="center"/>
        </w:pPr>
        <w:r w:rsidRPr="00B26E96">
          <w:rPr>
            <w:rFonts w:ascii="Times New Roman" w:hAnsi="Times New Roman"/>
          </w:rPr>
          <w:fldChar w:fldCharType="begin"/>
        </w:r>
        <w:r w:rsidRPr="00B26E96">
          <w:rPr>
            <w:rFonts w:ascii="Times New Roman" w:hAnsi="Times New Roman"/>
          </w:rPr>
          <w:instrText xml:space="preserve"> PAGE   \* MERGEFORMAT </w:instrText>
        </w:r>
        <w:r w:rsidRPr="00B26E96">
          <w:rPr>
            <w:rFonts w:ascii="Times New Roman" w:hAnsi="Times New Roman"/>
          </w:rPr>
          <w:fldChar w:fldCharType="separate"/>
        </w:r>
        <w:r w:rsidR="007E29C2">
          <w:rPr>
            <w:rFonts w:ascii="Times New Roman" w:hAnsi="Times New Roman"/>
            <w:noProof/>
          </w:rPr>
          <w:t>9</w:t>
        </w:r>
        <w:r w:rsidRPr="00B26E96">
          <w:rPr>
            <w:rFonts w:ascii="Times New Roman" w:hAnsi="Times New Roman"/>
          </w:rPr>
          <w:fldChar w:fldCharType="end"/>
        </w:r>
      </w:p>
    </w:sdtContent>
  </w:sdt>
  <w:p w:rsidR="00E77289" w:rsidRDefault="00E7728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0425538"/>
    <w:multiLevelType w:val="hybridMultilevel"/>
    <w:tmpl w:val="E1C4A9D0"/>
    <w:lvl w:ilvl="0" w:tplc="01743B98">
      <w:start w:val="4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17C70"/>
    <w:multiLevelType w:val="hybridMultilevel"/>
    <w:tmpl w:val="7258FFEC"/>
    <w:lvl w:ilvl="0" w:tplc="C9962B96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>
    <w:nsid w:val="19465A91"/>
    <w:multiLevelType w:val="multilevel"/>
    <w:tmpl w:val="84CCE5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A21201E"/>
    <w:multiLevelType w:val="multilevel"/>
    <w:tmpl w:val="43FC8474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1076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68" w:hanging="1800"/>
      </w:pPr>
      <w:rPr>
        <w:rFonts w:hint="default"/>
      </w:rPr>
    </w:lvl>
  </w:abstractNum>
  <w:abstractNum w:abstractNumId="6">
    <w:nsid w:val="1B7A43B2"/>
    <w:multiLevelType w:val="multilevel"/>
    <w:tmpl w:val="74BCE2C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">
    <w:nsid w:val="1D8F3978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8">
    <w:nsid w:val="1F9E27D5"/>
    <w:multiLevelType w:val="multilevel"/>
    <w:tmpl w:val="A56212E0"/>
    <w:lvl w:ilvl="0">
      <w:start w:val="6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5" w:hanging="86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FA11B60"/>
    <w:multiLevelType w:val="hybridMultilevel"/>
    <w:tmpl w:val="89D6695C"/>
    <w:lvl w:ilvl="0" w:tplc="48C62B78">
      <w:start w:val="7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>
    <w:nsid w:val="2F9A73EF"/>
    <w:multiLevelType w:val="hybridMultilevel"/>
    <w:tmpl w:val="D2E08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1D1CDE"/>
    <w:multiLevelType w:val="hybridMultilevel"/>
    <w:tmpl w:val="D540AE94"/>
    <w:lvl w:ilvl="0" w:tplc="2F6EF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C76FDC"/>
    <w:multiLevelType w:val="hybridMultilevel"/>
    <w:tmpl w:val="C7D272C0"/>
    <w:lvl w:ilvl="0" w:tplc="A22013D2">
      <w:start w:val="1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13A2195"/>
    <w:multiLevelType w:val="multilevel"/>
    <w:tmpl w:val="F466B86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1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8" w:hanging="1800"/>
      </w:pPr>
      <w:rPr>
        <w:rFonts w:hint="default"/>
      </w:rPr>
    </w:lvl>
  </w:abstractNum>
  <w:abstractNum w:abstractNumId="15">
    <w:nsid w:val="4B471AFD"/>
    <w:multiLevelType w:val="hybridMultilevel"/>
    <w:tmpl w:val="331E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8432A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573B4DE1"/>
    <w:multiLevelType w:val="hybridMultilevel"/>
    <w:tmpl w:val="A0EC171E"/>
    <w:lvl w:ilvl="0" w:tplc="3B7098EA">
      <w:start w:val="14"/>
      <w:numFmt w:val="decimal"/>
      <w:lvlText w:val="%1."/>
      <w:lvlJc w:val="left"/>
      <w:pPr>
        <w:ind w:left="792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8">
    <w:nsid w:val="626916CE"/>
    <w:multiLevelType w:val="multilevel"/>
    <w:tmpl w:val="C99843AC"/>
    <w:lvl w:ilvl="0">
      <w:start w:val="6"/>
      <w:numFmt w:val="decimal"/>
      <w:lvlText w:val="%1."/>
      <w:lvlJc w:val="left"/>
      <w:pPr>
        <w:ind w:left="999" w:hanging="432"/>
      </w:pPr>
      <w:rPr>
        <w:rFonts w:hint="default"/>
        <w:color w:val="auto"/>
        <w:sz w:val="28"/>
        <w:szCs w:val="28"/>
      </w:rPr>
    </w:lvl>
    <w:lvl w:ilvl="1">
      <w:start w:val="7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9">
    <w:nsid w:val="6BFA2C3C"/>
    <w:multiLevelType w:val="hybridMultilevel"/>
    <w:tmpl w:val="7C02D676"/>
    <w:lvl w:ilvl="0" w:tplc="E0F0FA4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FC9360C"/>
    <w:multiLevelType w:val="multilevel"/>
    <w:tmpl w:val="74C4FF6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1">
    <w:nsid w:val="76660784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2"/>
  </w:num>
  <w:num w:numId="4">
    <w:abstractNumId w:val="0"/>
  </w:num>
  <w:num w:numId="5">
    <w:abstractNumId w:val="4"/>
  </w:num>
  <w:num w:numId="6">
    <w:abstractNumId w:val="1"/>
  </w:num>
  <w:num w:numId="7">
    <w:abstractNumId w:val="6"/>
  </w:num>
  <w:num w:numId="8">
    <w:abstractNumId w:val="8"/>
  </w:num>
  <w:num w:numId="9">
    <w:abstractNumId w:val="18"/>
  </w:num>
  <w:num w:numId="10">
    <w:abstractNumId w:val="11"/>
  </w:num>
  <w:num w:numId="11">
    <w:abstractNumId w:val="2"/>
  </w:num>
  <w:num w:numId="12">
    <w:abstractNumId w:val="17"/>
  </w:num>
  <w:num w:numId="13">
    <w:abstractNumId w:val="7"/>
  </w:num>
  <w:num w:numId="14">
    <w:abstractNumId w:val="16"/>
  </w:num>
  <w:num w:numId="15">
    <w:abstractNumId w:val="21"/>
  </w:num>
  <w:num w:numId="16">
    <w:abstractNumId w:val="13"/>
  </w:num>
  <w:num w:numId="17">
    <w:abstractNumId w:val="14"/>
  </w:num>
  <w:num w:numId="18">
    <w:abstractNumId w:val="5"/>
  </w:num>
  <w:num w:numId="19">
    <w:abstractNumId w:val="20"/>
  </w:num>
  <w:num w:numId="20">
    <w:abstractNumId w:val="19"/>
  </w:num>
  <w:num w:numId="21">
    <w:abstractNumId w:val="3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A1"/>
    <w:rsid w:val="0001022D"/>
    <w:rsid w:val="00024980"/>
    <w:rsid w:val="000311CF"/>
    <w:rsid w:val="00036616"/>
    <w:rsid w:val="00040CDF"/>
    <w:rsid w:val="00095CAF"/>
    <w:rsid w:val="000A4232"/>
    <w:rsid w:val="000B70D8"/>
    <w:rsid w:val="000B7351"/>
    <w:rsid w:val="000C28D5"/>
    <w:rsid w:val="000C330F"/>
    <w:rsid w:val="000D0E78"/>
    <w:rsid w:val="000D7EE7"/>
    <w:rsid w:val="00103206"/>
    <w:rsid w:val="00124957"/>
    <w:rsid w:val="00127EB4"/>
    <w:rsid w:val="00130BBF"/>
    <w:rsid w:val="0013160B"/>
    <w:rsid w:val="00136A59"/>
    <w:rsid w:val="00146090"/>
    <w:rsid w:val="00151789"/>
    <w:rsid w:val="00153C63"/>
    <w:rsid w:val="00153FA4"/>
    <w:rsid w:val="00162BC3"/>
    <w:rsid w:val="00167FBB"/>
    <w:rsid w:val="001720F0"/>
    <w:rsid w:val="0017460A"/>
    <w:rsid w:val="00183121"/>
    <w:rsid w:val="001934AC"/>
    <w:rsid w:val="001952A1"/>
    <w:rsid w:val="001A00C9"/>
    <w:rsid w:val="001A1F56"/>
    <w:rsid w:val="001A2404"/>
    <w:rsid w:val="001A520B"/>
    <w:rsid w:val="001A794F"/>
    <w:rsid w:val="001B154E"/>
    <w:rsid w:val="001C7CAC"/>
    <w:rsid w:val="001F5546"/>
    <w:rsid w:val="00201867"/>
    <w:rsid w:val="00213CE0"/>
    <w:rsid w:val="00214DD3"/>
    <w:rsid w:val="00215E3A"/>
    <w:rsid w:val="0022564E"/>
    <w:rsid w:val="00230EA2"/>
    <w:rsid w:val="00234875"/>
    <w:rsid w:val="00246653"/>
    <w:rsid w:val="0025315E"/>
    <w:rsid w:val="002609B9"/>
    <w:rsid w:val="002643EB"/>
    <w:rsid w:val="00272BB9"/>
    <w:rsid w:val="00273412"/>
    <w:rsid w:val="00277BF3"/>
    <w:rsid w:val="0028038E"/>
    <w:rsid w:val="002845F1"/>
    <w:rsid w:val="00290A3A"/>
    <w:rsid w:val="0029219B"/>
    <w:rsid w:val="002A146A"/>
    <w:rsid w:val="002A24B4"/>
    <w:rsid w:val="002A5A1E"/>
    <w:rsid w:val="002C189D"/>
    <w:rsid w:val="002C337C"/>
    <w:rsid w:val="002C511A"/>
    <w:rsid w:val="002D4F8B"/>
    <w:rsid w:val="002D6A79"/>
    <w:rsid w:val="002F03EC"/>
    <w:rsid w:val="002F41AE"/>
    <w:rsid w:val="002F4651"/>
    <w:rsid w:val="002F4753"/>
    <w:rsid w:val="00302478"/>
    <w:rsid w:val="00320446"/>
    <w:rsid w:val="0034287C"/>
    <w:rsid w:val="00345921"/>
    <w:rsid w:val="00350DAF"/>
    <w:rsid w:val="0036164C"/>
    <w:rsid w:val="00365708"/>
    <w:rsid w:val="003660A6"/>
    <w:rsid w:val="00366EF0"/>
    <w:rsid w:val="0037241A"/>
    <w:rsid w:val="003952CE"/>
    <w:rsid w:val="003A421A"/>
    <w:rsid w:val="003A5ABC"/>
    <w:rsid w:val="003A6597"/>
    <w:rsid w:val="003A6A43"/>
    <w:rsid w:val="003B17CE"/>
    <w:rsid w:val="003E47B3"/>
    <w:rsid w:val="004021A1"/>
    <w:rsid w:val="00403536"/>
    <w:rsid w:val="00405C5D"/>
    <w:rsid w:val="00406306"/>
    <w:rsid w:val="004148E8"/>
    <w:rsid w:val="004202B7"/>
    <w:rsid w:val="00421623"/>
    <w:rsid w:val="00427A4D"/>
    <w:rsid w:val="00432EE0"/>
    <w:rsid w:val="00437B95"/>
    <w:rsid w:val="00440E97"/>
    <w:rsid w:val="00452137"/>
    <w:rsid w:val="00453F84"/>
    <w:rsid w:val="00462EBF"/>
    <w:rsid w:val="004C2081"/>
    <w:rsid w:val="004C40CB"/>
    <w:rsid w:val="004C40D7"/>
    <w:rsid w:val="004E6F9D"/>
    <w:rsid w:val="004F2D7E"/>
    <w:rsid w:val="005255F3"/>
    <w:rsid w:val="0053623B"/>
    <w:rsid w:val="00540B71"/>
    <w:rsid w:val="00541DBE"/>
    <w:rsid w:val="00546CD4"/>
    <w:rsid w:val="0055252C"/>
    <w:rsid w:val="005532DC"/>
    <w:rsid w:val="00577CF8"/>
    <w:rsid w:val="005816ED"/>
    <w:rsid w:val="00581756"/>
    <w:rsid w:val="00583AB0"/>
    <w:rsid w:val="0058798C"/>
    <w:rsid w:val="00587B0A"/>
    <w:rsid w:val="00595F17"/>
    <w:rsid w:val="005A2A92"/>
    <w:rsid w:val="005A2BF2"/>
    <w:rsid w:val="005A3E57"/>
    <w:rsid w:val="005A48E4"/>
    <w:rsid w:val="005A4DFD"/>
    <w:rsid w:val="005B00C7"/>
    <w:rsid w:val="005C0381"/>
    <w:rsid w:val="005C3F01"/>
    <w:rsid w:val="005E179D"/>
    <w:rsid w:val="005E402A"/>
    <w:rsid w:val="005E60F9"/>
    <w:rsid w:val="005E7341"/>
    <w:rsid w:val="005F5629"/>
    <w:rsid w:val="006028C4"/>
    <w:rsid w:val="006109E8"/>
    <w:rsid w:val="00614341"/>
    <w:rsid w:val="006269B8"/>
    <w:rsid w:val="00627E34"/>
    <w:rsid w:val="0063071F"/>
    <w:rsid w:val="0063130B"/>
    <w:rsid w:val="006345CF"/>
    <w:rsid w:val="006415B0"/>
    <w:rsid w:val="006531BA"/>
    <w:rsid w:val="00653FAC"/>
    <w:rsid w:val="006559A3"/>
    <w:rsid w:val="00656001"/>
    <w:rsid w:val="006674FC"/>
    <w:rsid w:val="00677EF2"/>
    <w:rsid w:val="00686B50"/>
    <w:rsid w:val="006A75FC"/>
    <w:rsid w:val="006C3DAD"/>
    <w:rsid w:val="006C40AE"/>
    <w:rsid w:val="006C72D2"/>
    <w:rsid w:val="006D251A"/>
    <w:rsid w:val="006D5ED8"/>
    <w:rsid w:val="006E443B"/>
    <w:rsid w:val="007015F0"/>
    <w:rsid w:val="00702BDB"/>
    <w:rsid w:val="00706DA0"/>
    <w:rsid w:val="00707B90"/>
    <w:rsid w:val="00711A9C"/>
    <w:rsid w:val="007124B0"/>
    <w:rsid w:val="00712AE1"/>
    <w:rsid w:val="007170A7"/>
    <w:rsid w:val="007224B7"/>
    <w:rsid w:val="007257A5"/>
    <w:rsid w:val="00763C0E"/>
    <w:rsid w:val="00767CC7"/>
    <w:rsid w:val="00770790"/>
    <w:rsid w:val="0077798C"/>
    <w:rsid w:val="00777E4F"/>
    <w:rsid w:val="00781DB9"/>
    <w:rsid w:val="007A1904"/>
    <w:rsid w:val="007A52D3"/>
    <w:rsid w:val="007B0E9A"/>
    <w:rsid w:val="007B72A3"/>
    <w:rsid w:val="007C169C"/>
    <w:rsid w:val="007E29C2"/>
    <w:rsid w:val="007F01F8"/>
    <w:rsid w:val="007F7014"/>
    <w:rsid w:val="007F7D13"/>
    <w:rsid w:val="00805D21"/>
    <w:rsid w:val="008102B6"/>
    <w:rsid w:val="00817C52"/>
    <w:rsid w:val="008229F5"/>
    <w:rsid w:val="008536E7"/>
    <w:rsid w:val="00857453"/>
    <w:rsid w:val="00870958"/>
    <w:rsid w:val="008733FB"/>
    <w:rsid w:val="008813BC"/>
    <w:rsid w:val="0089523F"/>
    <w:rsid w:val="008A31C4"/>
    <w:rsid w:val="008B29AE"/>
    <w:rsid w:val="008B5ABB"/>
    <w:rsid w:val="008E32BF"/>
    <w:rsid w:val="008E445A"/>
    <w:rsid w:val="008F7D34"/>
    <w:rsid w:val="009014DA"/>
    <w:rsid w:val="009057EB"/>
    <w:rsid w:val="009143F2"/>
    <w:rsid w:val="00914C3F"/>
    <w:rsid w:val="0092225B"/>
    <w:rsid w:val="00931322"/>
    <w:rsid w:val="00954084"/>
    <w:rsid w:val="009743F2"/>
    <w:rsid w:val="00974A95"/>
    <w:rsid w:val="00977188"/>
    <w:rsid w:val="00984DEF"/>
    <w:rsid w:val="00990B26"/>
    <w:rsid w:val="00995CF7"/>
    <w:rsid w:val="009A463B"/>
    <w:rsid w:val="009C139C"/>
    <w:rsid w:val="009C193D"/>
    <w:rsid w:val="009D0AFD"/>
    <w:rsid w:val="009D4EAB"/>
    <w:rsid w:val="009D5058"/>
    <w:rsid w:val="009D5A8E"/>
    <w:rsid w:val="009F03DB"/>
    <w:rsid w:val="009F246F"/>
    <w:rsid w:val="009F5DEF"/>
    <w:rsid w:val="00A009E1"/>
    <w:rsid w:val="00A052B0"/>
    <w:rsid w:val="00A335CE"/>
    <w:rsid w:val="00A52479"/>
    <w:rsid w:val="00A65791"/>
    <w:rsid w:val="00A66D7E"/>
    <w:rsid w:val="00A758E3"/>
    <w:rsid w:val="00A932C0"/>
    <w:rsid w:val="00A9668C"/>
    <w:rsid w:val="00AB0A03"/>
    <w:rsid w:val="00AB7FA9"/>
    <w:rsid w:val="00AC1945"/>
    <w:rsid w:val="00AC1DD2"/>
    <w:rsid w:val="00AD38C6"/>
    <w:rsid w:val="00AD6AA8"/>
    <w:rsid w:val="00B05025"/>
    <w:rsid w:val="00B13E2D"/>
    <w:rsid w:val="00B26E96"/>
    <w:rsid w:val="00B332DF"/>
    <w:rsid w:val="00B43ABB"/>
    <w:rsid w:val="00B506B8"/>
    <w:rsid w:val="00B62685"/>
    <w:rsid w:val="00B6593B"/>
    <w:rsid w:val="00B65CAE"/>
    <w:rsid w:val="00B730A4"/>
    <w:rsid w:val="00B75C3A"/>
    <w:rsid w:val="00B76C3A"/>
    <w:rsid w:val="00B8020B"/>
    <w:rsid w:val="00B9057F"/>
    <w:rsid w:val="00B9235F"/>
    <w:rsid w:val="00BC0C8F"/>
    <w:rsid w:val="00BC6C5C"/>
    <w:rsid w:val="00BC71BD"/>
    <w:rsid w:val="00BD2D6B"/>
    <w:rsid w:val="00BE3A41"/>
    <w:rsid w:val="00BE6180"/>
    <w:rsid w:val="00BE745E"/>
    <w:rsid w:val="00BF082B"/>
    <w:rsid w:val="00BF402B"/>
    <w:rsid w:val="00C10B63"/>
    <w:rsid w:val="00C201CE"/>
    <w:rsid w:val="00C345D7"/>
    <w:rsid w:val="00C44346"/>
    <w:rsid w:val="00C534A6"/>
    <w:rsid w:val="00C54F17"/>
    <w:rsid w:val="00C56FD5"/>
    <w:rsid w:val="00C64ACE"/>
    <w:rsid w:val="00C6515C"/>
    <w:rsid w:val="00C65F4E"/>
    <w:rsid w:val="00CA5BAE"/>
    <w:rsid w:val="00CB5958"/>
    <w:rsid w:val="00CC21B5"/>
    <w:rsid w:val="00CC5FB7"/>
    <w:rsid w:val="00CC6679"/>
    <w:rsid w:val="00CE4B34"/>
    <w:rsid w:val="00CE5A0B"/>
    <w:rsid w:val="00D02D0D"/>
    <w:rsid w:val="00D0730D"/>
    <w:rsid w:val="00D134F2"/>
    <w:rsid w:val="00D21124"/>
    <w:rsid w:val="00D35E51"/>
    <w:rsid w:val="00D451F3"/>
    <w:rsid w:val="00D50848"/>
    <w:rsid w:val="00D65180"/>
    <w:rsid w:val="00D949C8"/>
    <w:rsid w:val="00DA16CC"/>
    <w:rsid w:val="00DA16CD"/>
    <w:rsid w:val="00DD3F1C"/>
    <w:rsid w:val="00E0661F"/>
    <w:rsid w:val="00E16C1E"/>
    <w:rsid w:val="00E21A08"/>
    <w:rsid w:val="00E3685E"/>
    <w:rsid w:val="00E40938"/>
    <w:rsid w:val="00E5222B"/>
    <w:rsid w:val="00E56050"/>
    <w:rsid w:val="00E57326"/>
    <w:rsid w:val="00E579DB"/>
    <w:rsid w:val="00E60D6B"/>
    <w:rsid w:val="00E60D7F"/>
    <w:rsid w:val="00E614B4"/>
    <w:rsid w:val="00E63339"/>
    <w:rsid w:val="00E645E6"/>
    <w:rsid w:val="00E66D9B"/>
    <w:rsid w:val="00E72A97"/>
    <w:rsid w:val="00E77289"/>
    <w:rsid w:val="00E77FDA"/>
    <w:rsid w:val="00E91665"/>
    <w:rsid w:val="00EA6980"/>
    <w:rsid w:val="00EC40E8"/>
    <w:rsid w:val="00EE3BD4"/>
    <w:rsid w:val="00EF6A48"/>
    <w:rsid w:val="00F00B12"/>
    <w:rsid w:val="00F06151"/>
    <w:rsid w:val="00F11257"/>
    <w:rsid w:val="00F13DC8"/>
    <w:rsid w:val="00F461A9"/>
    <w:rsid w:val="00F57E36"/>
    <w:rsid w:val="00F70E1E"/>
    <w:rsid w:val="00F77550"/>
    <w:rsid w:val="00F83A95"/>
    <w:rsid w:val="00FA7F65"/>
    <w:rsid w:val="00FE1197"/>
    <w:rsid w:val="00FE4463"/>
    <w:rsid w:val="00FE58CF"/>
    <w:rsid w:val="00FF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4D2296E-919E-4C49-9662-5010B42E8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paragraph" w:styleId="af">
    <w:name w:val="Balloon Text"/>
    <w:basedOn w:val="a"/>
    <w:link w:val="af0"/>
    <w:semiHidden/>
    <w:unhideWhenUsed/>
    <w:rsid w:val="0012495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12495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2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746A4E542002FD133C6D6A973B955D1877F1AE542E712BA9B28FF0EC47E71AAAA410A31062B04Et5G1A" TargetMode="External"/><Relationship Id="rId13" Type="http://schemas.openxmlformats.org/officeDocument/2006/relationships/hyperlink" Target="consultantplus://offline/ref=C7123D6F44B3B8567A89C363667B34646272BD8B07927E1ED7BD6A990D23A5F265A079DD6B293A09O2X7E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BA844CCA5E528F3471E9FB8EE6C088CC4A2FBA888DBB5F3CD79279EF1051DD270475A9AE86F4D13I3g3D" TargetMode="External"/><Relationship Id="rId17" Type="http://schemas.openxmlformats.org/officeDocument/2006/relationships/hyperlink" Target="consultantplus://offline/ref=7C6F28AF2D6299742554468D3A53FAFC019F6AB70858961943D417C92FFFBECA25C4FFD196D60960UEuC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C6F28AF2D6299742554468D3A53FAFC0B946EB20850CB134B8D1BCB28F0E1DD228DF3D096D60BU6uEH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BA844CCA5E528F3471E9FB8EE6C088CC4A2FBA888DBB5F3CD79279EF1051DD270475A9AE86F4D11I3gE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10" Type="http://schemas.openxmlformats.org/officeDocument/2006/relationships/hyperlink" Target="consultantplus://offline/ref=9BA844CCA5E528F3471E9FB8EE6C088CC4A2FBA888DBB5F3CD79279EF1051DD270475A9AE86F4D16I3g9D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BA844CCA5E528F3471E9FB8EE6C088CC4A2FBA888DBB5F3CD79279EF1051DD270475A9AE86F4D14I3g8D" TargetMode="External"/><Relationship Id="rId14" Type="http://schemas.openxmlformats.org/officeDocument/2006/relationships/hyperlink" Target="consultantplus://offline/ref=9BA844CCA5E528F3471E9FB8EE6C088CC4A2FDAC8ED6B5F3CD79279EF1051DD270475A9AE86F4C16I3g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F6884-2871-40A5-AD0C-3E555D5C1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AD9E4F99</Template>
  <TotalTime>83</TotalTime>
  <Pages>9</Pages>
  <Words>4381</Words>
  <Characters>24975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Митькова Наталья Валерьевна</cp:lastModifiedBy>
  <cp:revision>41</cp:revision>
  <cp:lastPrinted>2018-01-23T05:20:00Z</cp:lastPrinted>
  <dcterms:created xsi:type="dcterms:W3CDTF">2017-11-20T04:35:00Z</dcterms:created>
  <dcterms:modified xsi:type="dcterms:W3CDTF">2018-05-17T00:00:00Z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-2122350259</vt:i4>
  </property>
</Properties>
</file>